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9E28F" w14:textId="5CB539C6" w:rsidR="00D21DD8" w:rsidRDefault="00D21DD8" w:rsidP="00D21DD8">
      <w:pPr>
        <w:overflowPunct w:val="0"/>
        <w:autoSpaceDE w:val="0"/>
        <w:autoSpaceDN w:val="0"/>
        <w:adjustRightInd w:val="0"/>
        <w:ind w:right="-86"/>
        <w:jc w:val="right"/>
        <w:rPr>
          <w:noProof/>
        </w:rPr>
      </w:pPr>
      <w:r>
        <w:rPr>
          <w:b/>
          <w:bCs/>
          <w:color w:val="000000" w:themeColor="text1"/>
        </w:rPr>
        <w:t>Projektas</w:t>
      </w:r>
      <w:r w:rsidRPr="002F50A5">
        <w:rPr>
          <w:b/>
        </w:rPr>
        <w:t xml:space="preserve">    </w:t>
      </w:r>
    </w:p>
    <w:p w14:paraId="210E5A10" w14:textId="6F8D426A" w:rsidR="0067441B" w:rsidRPr="004F6060" w:rsidRDefault="00651618" w:rsidP="00C77278">
      <w:pPr>
        <w:overflowPunct w:val="0"/>
        <w:autoSpaceDE w:val="0"/>
        <w:autoSpaceDN w:val="0"/>
        <w:adjustRightInd w:val="0"/>
        <w:ind w:right="-86"/>
        <w:jc w:val="center"/>
      </w:pPr>
      <w:r w:rsidRPr="004F6060">
        <w:rPr>
          <w:noProof/>
        </w:rPr>
        <w:drawing>
          <wp:inline distT="0" distB="0" distL="0" distR="0" wp14:anchorId="319539E8" wp14:editId="44DB567E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1E2E4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ANYKŠČIŲ RAJONO SAVIVALDYBĖS</w:t>
      </w:r>
    </w:p>
    <w:p w14:paraId="638A1ED1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TARYBA</w:t>
      </w:r>
    </w:p>
    <w:p w14:paraId="44CD1789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</w:pPr>
    </w:p>
    <w:p w14:paraId="015F0D5A" w14:textId="5094ABB8" w:rsidR="0067441B" w:rsidRPr="004F6060" w:rsidRDefault="0067441B" w:rsidP="00D21DD8">
      <w:pPr>
        <w:overflowPunct w:val="0"/>
        <w:autoSpaceDE w:val="0"/>
        <w:autoSpaceDN w:val="0"/>
        <w:adjustRightInd w:val="0"/>
        <w:ind w:right="-86"/>
        <w:jc w:val="center"/>
        <w:rPr>
          <w:b/>
        </w:rPr>
      </w:pPr>
      <w:r w:rsidRPr="004F6060">
        <w:rPr>
          <w:b/>
        </w:rPr>
        <w:t>SPRENDIMAS</w:t>
      </w:r>
    </w:p>
    <w:p w14:paraId="25E14C98" w14:textId="0F3F584E" w:rsidR="001F5F1E" w:rsidRPr="005636A4" w:rsidRDefault="001F5F1E" w:rsidP="001F5F1E">
      <w:pPr>
        <w:jc w:val="center"/>
        <w:rPr>
          <w:b/>
        </w:rPr>
      </w:pPr>
      <w:bookmarkStart w:id="0" w:name="_Hlk2158869"/>
      <w:r w:rsidRPr="005636A4">
        <w:rPr>
          <w:b/>
        </w:rPr>
        <w:t xml:space="preserve">DĖL </w:t>
      </w:r>
      <w:r w:rsidRPr="00856613">
        <w:rPr>
          <w:b/>
          <w:bCs/>
          <w:caps/>
          <w:color w:val="000000"/>
        </w:rPr>
        <w:t>ANYKŠČIŲ</w:t>
      </w:r>
      <w:r w:rsidRPr="005636A4">
        <w:rPr>
          <w:b/>
        </w:rPr>
        <w:t xml:space="preserve"> RAJONO SAVIVALDYBĖS </w:t>
      </w:r>
      <w:r w:rsidRPr="005636A4">
        <w:rPr>
          <w:b/>
          <w:bCs/>
        </w:rPr>
        <w:t>VISUOMENĖS SVEIKATOS RĖMIMO SPECIALIOSIOS PROGRAMOS PRIEMONIŲ VYKDYMO 20</w:t>
      </w:r>
      <w:r w:rsidR="00DA6B81">
        <w:rPr>
          <w:b/>
          <w:bCs/>
        </w:rPr>
        <w:t>2</w:t>
      </w:r>
      <w:r w:rsidR="0097214B">
        <w:rPr>
          <w:b/>
          <w:bCs/>
        </w:rPr>
        <w:t>3</w:t>
      </w:r>
      <w:r w:rsidRPr="005636A4">
        <w:rPr>
          <w:b/>
          <w:bCs/>
        </w:rPr>
        <w:t xml:space="preserve"> METŲ ATASKAIT</w:t>
      </w:r>
      <w:r>
        <w:rPr>
          <w:b/>
          <w:bCs/>
        </w:rPr>
        <w:t>OS PATVIRTINIMO</w:t>
      </w:r>
    </w:p>
    <w:p w14:paraId="4F442B26" w14:textId="77777777" w:rsidR="001F5F1E" w:rsidRPr="005636A4" w:rsidRDefault="001F5F1E" w:rsidP="001F5F1E">
      <w:pPr>
        <w:jc w:val="center"/>
        <w:rPr>
          <w:bCs/>
        </w:rPr>
      </w:pPr>
    </w:p>
    <w:p w14:paraId="44C35F44" w14:textId="5D83FC5E" w:rsidR="001F5F1E" w:rsidRPr="00C550AA" w:rsidRDefault="00000000" w:rsidP="001F5F1E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1F5F1E" w:rsidRPr="00C550AA">
          <w:t>20</w:t>
        </w:r>
        <w:r w:rsidR="0034271A">
          <w:t>2</w:t>
        </w:r>
        <w:r w:rsidR="0097214B">
          <w:t>4</w:t>
        </w:r>
        <w:r w:rsidR="001F5F1E" w:rsidRPr="00C550AA">
          <w:t xml:space="preserve"> m. </w:t>
        </w:r>
        <w:r w:rsidR="0097214B">
          <w:t>balandži</w:t>
        </w:r>
        <w:r w:rsidR="00637862">
          <w:t>o</w:t>
        </w:r>
        <w:r w:rsidR="0034271A">
          <w:t xml:space="preserve"> </w:t>
        </w:r>
        <w:r w:rsidR="0097214B">
          <w:t>25</w:t>
        </w:r>
        <w:r w:rsidR="001F5F1E" w:rsidRPr="00C550AA">
          <w:t xml:space="preserve"> d.</w:t>
        </w:r>
      </w:fldSimple>
      <w:r w:rsidR="001F5F1E" w:rsidRPr="00C550AA">
        <w:t xml:space="preserve"> Nr. 1-T-</w:t>
      </w:r>
      <w:r w:rsidR="000C5E0E">
        <w:t>139</w:t>
      </w:r>
    </w:p>
    <w:p w14:paraId="162A8EBE" w14:textId="77777777" w:rsidR="001F5F1E" w:rsidRPr="00C550AA" w:rsidRDefault="001F5F1E" w:rsidP="001F5F1E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 w:rsidRPr="00C550AA">
        <w:t>Anykščiai</w:t>
      </w:r>
    </w:p>
    <w:p w14:paraId="2554446F" w14:textId="40F51FF4" w:rsidR="001F5F1E" w:rsidRPr="001F5F1E" w:rsidRDefault="001F5F1E" w:rsidP="001F5F1E">
      <w:pPr>
        <w:rPr>
          <w:color w:val="000000"/>
        </w:rPr>
      </w:pPr>
      <w:r w:rsidRPr="00C87B40">
        <w:rPr>
          <w:color w:val="000000"/>
        </w:rPr>
        <w:t> </w:t>
      </w:r>
    </w:p>
    <w:p w14:paraId="2CD21FC1" w14:textId="01E9F53E" w:rsidR="001F5F1E" w:rsidRPr="005636A4" w:rsidRDefault="001F5F1E" w:rsidP="000C5E0E">
      <w:pPr>
        <w:spacing w:line="360" w:lineRule="auto"/>
        <w:ind w:firstLine="720"/>
        <w:jc w:val="both"/>
        <w:rPr>
          <w:rFonts w:cs="Tahoma"/>
        </w:rPr>
      </w:pPr>
      <w:r w:rsidRPr="005636A4">
        <w:t xml:space="preserve">Vadovaudamasi Lietuvos Respublikos vietos savivaldos </w:t>
      </w:r>
      <w:r w:rsidR="00296EFC">
        <w:rPr>
          <w:color w:val="000000" w:themeColor="text1"/>
          <w:shd w:val="clear" w:color="auto" w:fill="FFFFFF"/>
        </w:rPr>
        <w:t xml:space="preserve">15 straipsnio 4 dalimi, 16 straipsnio </w:t>
      </w:r>
      <w:r w:rsidR="00BB4613">
        <w:rPr>
          <w:color w:val="000000" w:themeColor="text1"/>
          <w:shd w:val="clear" w:color="auto" w:fill="FFFFFF"/>
        </w:rPr>
        <w:t>1</w:t>
      </w:r>
      <w:r w:rsidR="00296EFC">
        <w:rPr>
          <w:color w:val="000000" w:themeColor="text1"/>
          <w:shd w:val="clear" w:color="auto" w:fill="FFFFFF"/>
        </w:rPr>
        <w:t xml:space="preserve"> dalimi,</w:t>
      </w:r>
      <w:r w:rsidRPr="00C12012">
        <w:t xml:space="preserve"> </w:t>
      </w:r>
      <w:r w:rsidRPr="005636A4">
        <w:rPr>
          <w:rFonts w:cs="Tahoma"/>
        </w:rPr>
        <w:t xml:space="preserve">Lietuvos Respublikos sveikatos sistemos įstatymo </w:t>
      </w:r>
      <w:r>
        <w:rPr>
          <w:rFonts w:cs="Tahoma"/>
        </w:rPr>
        <w:t>41</w:t>
      </w:r>
      <w:r w:rsidRPr="005636A4">
        <w:rPr>
          <w:rFonts w:cs="Tahoma"/>
        </w:rPr>
        <w:t xml:space="preserve"> straipsnio </w:t>
      </w:r>
      <w:r>
        <w:rPr>
          <w:rFonts w:cs="Tahoma"/>
        </w:rPr>
        <w:t>4</w:t>
      </w:r>
      <w:r w:rsidRPr="005636A4">
        <w:rPr>
          <w:rFonts w:cs="Tahoma"/>
        </w:rPr>
        <w:t xml:space="preserve"> dali</w:t>
      </w:r>
      <w:r>
        <w:rPr>
          <w:rFonts w:cs="Tahoma"/>
        </w:rPr>
        <w:t xml:space="preserve">mi, 63 straipsnio 5 punktu, Lietuvos Respublikos sveikatos apsaugos ministro </w:t>
      </w:r>
      <w:r w:rsidRPr="00227358">
        <w:rPr>
          <w:rFonts w:cs="Tahoma"/>
        </w:rPr>
        <w:t>2019 m.</w:t>
      </w:r>
      <w:r>
        <w:rPr>
          <w:rFonts w:cs="Tahoma"/>
        </w:rPr>
        <w:t xml:space="preserve"> </w:t>
      </w:r>
      <w:r w:rsidRPr="00227358">
        <w:rPr>
          <w:rFonts w:cs="Tahoma"/>
        </w:rPr>
        <w:t xml:space="preserve">birželio 3 d. </w:t>
      </w:r>
      <w:r>
        <w:rPr>
          <w:rFonts w:cs="Tahoma"/>
        </w:rPr>
        <w:t xml:space="preserve">įsakymu Nr. </w:t>
      </w:r>
      <w:r w:rsidRPr="00227358">
        <w:rPr>
          <w:rFonts w:cs="Tahoma"/>
        </w:rPr>
        <w:t>V-656</w:t>
      </w:r>
      <w:r>
        <w:rPr>
          <w:rFonts w:cs="Tahoma"/>
        </w:rPr>
        <w:t xml:space="preserve"> „D</w:t>
      </w:r>
      <w:r w:rsidRPr="00227358">
        <w:rPr>
          <w:rFonts w:cs="Tahoma"/>
        </w:rPr>
        <w:t xml:space="preserve">ėl </w:t>
      </w:r>
      <w:r>
        <w:rPr>
          <w:rFonts w:cs="Tahoma"/>
        </w:rPr>
        <w:t>S</w:t>
      </w:r>
      <w:r w:rsidRPr="00227358">
        <w:rPr>
          <w:rFonts w:cs="Tahoma"/>
        </w:rPr>
        <w:t>avivaldybės visuomenės sveikatos rėmimo specialiosios programos priemonių vykdymo ataskaitos formos patvirtinimo</w:t>
      </w:r>
      <w:r>
        <w:rPr>
          <w:rFonts w:cs="Tahoma"/>
        </w:rPr>
        <w:t xml:space="preserve">“, </w:t>
      </w:r>
      <w:r w:rsidR="0016189B">
        <w:t xml:space="preserve">atsižvelgdama į Anykščių rajono mero 2024 m. balandžio </w:t>
      </w:r>
      <w:r w:rsidR="003367B7">
        <w:t xml:space="preserve">8 </w:t>
      </w:r>
      <w:r w:rsidR="0016189B">
        <w:t>d. potvarkį Nr. 1-MP-</w:t>
      </w:r>
      <w:r w:rsidR="003367B7">
        <w:t>162</w:t>
      </w:r>
      <w:r w:rsidR="0016189B">
        <w:t xml:space="preserve"> „Dėl teikimo tvirtinti </w:t>
      </w:r>
      <w:r w:rsidR="0016189B" w:rsidRPr="00350B0C">
        <w:rPr>
          <w:bCs/>
          <w:color w:val="000000"/>
        </w:rPr>
        <w:t>Anykščių</w:t>
      </w:r>
      <w:r w:rsidR="0016189B" w:rsidRPr="00350B0C">
        <w:rPr>
          <w:rFonts w:cs="Tahoma"/>
        </w:rPr>
        <w:t xml:space="preserve"> rajono savivaldybės visuomenės sveikatos rėmimo specialiosios programos priemonių vykdymo 2023 metų ataskaitą</w:t>
      </w:r>
      <w:r w:rsidR="0016189B">
        <w:t xml:space="preserve">“, </w:t>
      </w:r>
      <w:r w:rsidRPr="00856613">
        <w:rPr>
          <w:bCs/>
          <w:color w:val="000000"/>
        </w:rPr>
        <w:t>Anykščių</w:t>
      </w:r>
      <w:r w:rsidRPr="005636A4">
        <w:rPr>
          <w:rFonts w:cs="Tahoma"/>
        </w:rPr>
        <w:t xml:space="preserve"> rajono savivaldybės taryba</w:t>
      </w:r>
      <w:r w:rsidR="000C5E0E">
        <w:rPr>
          <w:rFonts w:cs="Tahoma"/>
        </w:rPr>
        <w:t xml:space="preserve"> </w:t>
      </w:r>
      <w:r w:rsidRPr="005636A4">
        <w:rPr>
          <w:rFonts w:cs="Tahoma"/>
        </w:rPr>
        <w:t> </w:t>
      </w:r>
      <w:r w:rsidRPr="005636A4">
        <w:rPr>
          <w:rFonts w:cs="Tahoma"/>
          <w:spacing w:val="60"/>
        </w:rPr>
        <w:t>nusprendži</w:t>
      </w:r>
      <w:r w:rsidRPr="005636A4">
        <w:rPr>
          <w:rFonts w:cs="Tahoma"/>
        </w:rPr>
        <w:t>a:</w:t>
      </w:r>
    </w:p>
    <w:p w14:paraId="14190941" w14:textId="6C2927D5" w:rsidR="001F5F1E" w:rsidRDefault="001F5F1E" w:rsidP="000C5E0E">
      <w:pPr>
        <w:widowControl w:val="0"/>
        <w:tabs>
          <w:tab w:val="left" w:pos="1134"/>
        </w:tabs>
        <w:suppressAutoHyphens/>
        <w:spacing w:line="360" w:lineRule="auto"/>
        <w:ind w:firstLine="720"/>
        <w:jc w:val="both"/>
        <w:rPr>
          <w:rFonts w:cs="Tahoma"/>
        </w:rPr>
      </w:pPr>
      <w:r w:rsidRPr="00A95E98">
        <w:rPr>
          <w:rFonts w:cs="Tahoma"/>
        </w:rPr>
        <w:t xml:space="preserve">Patvirtinti </w:t>
      </w:r>
      <w:r w:rsidRPr="00856613">
        <w:rPr>
          <w:bCs/>
          <w:color w:val="000000"/>
        </w:rPr>
        <w:t>Anykščių</w:t>
      </w:r>
      <w:r w:rsidRPr="00A95E98">
        <w:rPr>
          <w:rFonts w:cs="Tahoma"/>
        </w:rPr>
        <w:t xml:space="preserve"> rajono savivaldybės visuomenės sveikatos </w:t>
      </w:r>
      <w:r>
        <w:rPr>
          <w:rFonts w:cs="Tahoma"/>
        </w:rPr>
        <w:t xml:space="preserve">rėmimo specialiosios programos priemonių vykdymo </w:t>
      </w:r>
      <w:r w:rsidRPr="00A95E98">
        <w:rPr>
          <w:rFonts w:cs="Tahoma"/>
        </w:rPr>
        <w:t>20</w:t>
      </w:r>
      <w:r w:rsidR="00DA6B81">
        <w:rPr>
          <w:rFonts w:cs="Tahoma"/>
        </w:rPr>
        <w:t>2</w:t>
      </w:r>
      <w:r w:rsidR="0097214B">
        <w:rPr>
          <w:rFonts w:cs="Tahoma"/>
        </w:rPr>
        <w:t>3</w:t>
      </w:r>
      <w:r w:rsidRPr="00A95E98">
        <w:rPr>
          <w:rFonts w:cs="Tahoma"/>
        </w:rPr>
        <w:t xml:space="preserve"> metų ataskaitą (pridedama).</w:t>
      </w:r>
    </w:p>
    <w:p w14:paraId="20A20D61" w14:textId="1E14C5A4" w:rsidR="004F781C" w:rsidRDefault="004F781C" w:rsidP="000C5E0E">
      <w:pPr>
        <w:overflowPunct w:val="0"/>
        <w:autoSpaceDE w:val="0"/>
        <w:autoSpaceDN w:val="0"/>
        <w:adjustRightInd w:val="0"/>
        <w:spacing w:line="360" w:lineRule="auto"/>
        <w:ind w:right="-850"/>
        <w:jc w:val="both"/>
        <w:rPr>
          <w:szCs w:val="20"/>
          <w:lang w:eastAsia="en-US"/>
        </w:rPr>
      </w:pPr>
    </w:p>
    <w:p w14:paraId="0E56135A" w14:textId="77777777" w:rsidR="000C5E0E" w:rsidRPr="003A6424" w:rsidRDefault="000C5E0E" w:rsidP="000C5E0E">
      <w:pPr>
        <w:overflowPunct w:val="0"/>
        <w:autoSpaceDE w:val="0"/>
        <w:autoSpaceDN w:val="0"/>
        <w:adjustRightInd w:val="0"/>
        <w:spacing w:line="360" w:lineRule="auto"/>
        <w:ind w:right="-850"/>
        <w:jc w:val="both"/>
        <w:rPr>
          <w:szCs w:val="20"/>
          <w:lang w:eastAsia="en-US"/>
        </w:rPr>
      </w:pPr>
    </w:p>
    <w:p w14:paraId="61165506" w14:textId="6E33BE8F" w:rsidR="00EF7DE9" w:rsidRPr="0034271A" w:rsidRDefault="003A6424" w:rsidP="0034271A">
      <w:pPr>
        <w:spacing w:line="360" w:lineRule="auto"/>
        <w:rPr>
          <w:lang w:eastAsia="en-US"/>
        </w:rPr>
      </w:pPr>
      <w:r>
        <w:rPr>
          <w:lang w:eastAsia="en-US"/>
        </w:rPr>
        <w:t xml:space="preserve">Meras </w:t>
      </w:r>
      <w:bookmarkEnd w:id="0"/>
      <w:r w:rsidR="000C5E0E">
        <w:rPr>
          <w:lang w:eastAsia="en-US"/>
        </w:rPr>
        <w:tab/>
      </w:r>
      <w:r w:rsidR="000C5E0E">
        <w:rPr>
          <w:lang w:eastAsia="en-US"/>
        </w:rPr>
        <w:tab/>
      </w:r>
      <w:r w:rsidR="000C5E0E">
        <w:rPr>
          <w:lang w:eastAsia="en-US"/>
        </w:rPr>
        <w:tab/>
      </w:r>
      <w:r w:rsidR="000C5E0E">
        <w:rPr>
          <w:lang w:eastAsia="en-US"/>
        </w:rPr>
        <w:tab/>
      </w:r>
      <w:r w:rsidR="000C5E0E">
        <w:rPr>
          <w:lang w:eastAsia="en-US"/>
        </w:rPr>
        <w:tab/>
      </w:r>
      <w:r w:rsidR="000C5E0E">
        <w:rPr>
          <w:lang w:eastAsia="en-US"/>
        </w:rPr>
        <w:tab/>
      </w:r>
      <w:r w:rsidR="0097214B" w:rsidRPr="006B5423">
        <w:t>Kęstutis Tubis</w:t>
      </w:r>
    </w:p>
    <w:p w14:paraId="5BC229EC" w14:textId="7C4B3A3D" w:rsidR="000C5E0E" w:rsidRDefault="000C5E0E">
      <w:pPr>
        <w:rPr>
          <w:b/>
        </w:rPr>
      </w:pPr>
      <w:r>
        <w:rPr>
          <w:b/>
        </w:rPr>
        <w:br w:type="page"/>
      </w:r>
    </w:p>
    <w:p w14:paraId="63E35C8D" w14:textId="1060E603" w:rsidR="001F5F1E" w:rsidRPr="00A95E98" w:rsidRDefault="001F5F1E" w:rsidP="000C5E0E">
      <w:pPr>
        <w:ind w:left="5103"/>
      </w:pPr>
      <w:r w:rsidRPr="00A95E98">
        <w:lastRenderedPageBreak/>
        <w:t>PATVIRTINTA</w:t>
      </w:r>
    </w:p>
    <w:p w14:paraId="246286E9" w14:textId="6E177116" w:rsidR="001F5F1E" w:rsidRPr="00A95E98" w:rsidRDefault="001F5F1E" w:rsidP="000C5E0E">
      <w:pPr>
        <w:ind w:left="5103"/>
      </w:pPr>
      <w:r w:rsidRPr="00856613">
        <w:rPr>
          <w:bCs/>
          <w:color w:val="000000"/>
        </w:rPr>
        <w:t>Anykščių</w:t>
      </w:r>
      <w:r w:rsidRPr="00A95E98">
        <w:t xml:space="preserve"> rajono savivaldybės tarybos</w:t>
      </w:r>
    </w:p>
    <w:p w14:paraId="72DE4B85" w14:textId="0CDF7887" w:rsidR="001F5F1E" w:rsidRPr="00A95E98" w:rsidRDefault="001F5F1E" w:rsidP="000C5E0E">
      <w:pPr>
        <w:ind w:left="5103"/>
      </w:pPr>
      <w:r w:rsidRPr="00A95E98">
        <w:t>20</w:t>
      </w:r>
      <w:r w:rsidR="00D21DD8">
        <w:t>2</w:t>
      </w:r>
      <w:r w:rsidR="00EB43F5">
        <w:t>4</w:t>
      </w:r>
      <w:r w:rsidRPr="00A95E98">
        <w:t xml:space="preserve"> m. </w:t>
      </w:r>
      <w:r w:rsidR="00EB43F5">
        <w:t>balandži</w:t>
      </w:r>
      <w:r w:rsidR="00637862">
        <w:t>o</w:t>
      </w:r>
      <w:r>
        <w:t xml:space="preserve"> </w:t>
      </w:r>
      <w:r w:rsidR="00EB43F5">
        <w:t>25</w:t>
      </w:r>
      <w:r w:rsidRPr="00A95E98">
        <w:t xml:space="preserve"> d. sprendimu Nr.</w:t>
      </w:r>
      <w:r w:rsidR="00E53C0C">
        <w:t>1-</w:t>
      </w:r>
      <w:r w:rsidRPr="00A95E98">
        <w:t>T</w:t>
      </w:r>
      <w:r w:rsidR="00E07B3E">
        <w:t>S</w:t>
      </w:r>
      <w:r w:rsidRPr="00A95E98">
        <w:t>-</w:t>
      </w:r>
    </w:p>
    <w:p w14:paraId="550413F8" w14:textId="77777777" w:rsidR="001F5F1E" w:rsidRPr="005636A4" w:rsidRDefault="001F5F1E" w:rsidP="001F5F1E">
      <w:pPr>
        <w:ind w:left="5040" w:firstLine="720"/>
      </w:pPr>
    </w:p>
    <w:p w14:paraId="187EE53E" w14:textId="435A043B" w:rsidR="001F5F1E" w:rsidRPr="00925202" w:rsidRDefault="001F5F1E" w:rsidP="00173A8E">
      <w:pPr>
        <w:jc w:val="center"/>
        <w:rPr>
          <w:b/>
        </w:rPr>
      </w:pPr>
      <w:r w:rsidRPr="001F5F1E">
        <w:rPr>
          <w:b/>
          <w:color w:val="000000"/>
        </w:rPr>
        <w:t>ANYKŠČIŲ</w:t>
      </w:r>
      <w:r w:rsidRPr="00925202">
        <w:rPr>
          <w:b/>
        </w:rPr>
        <w:t xml:space="preserve"> RAJONO SAVIVALDYBĖS VISUOMENĖS SVEIKATOS RĖMIMO SPECIALIOSIOS PROGRAMOS PRIEMONIŲ VYKDYMO 20</w:t>
      </w:r>
      <w:r w:rsidR="00DA6B81">
        <w:rPr>
          <w:b/>
        </w:rPr>
        <w:t>2</w:t>
      </w:r>
      <w:r w:rsidR="00EB43F5">
        <w:rPr>
          <w:b/>
        </w:rPr>
        <w:t>3</w:t>
      </w:r>
      <w:r w:rsidRPr="00925202">
        <w:rPr>
          <w:b/>
        </w:rPr>
        <w:t xml:space="preserve"> METŲ ATASKAITA</w:t>
      </w:r>
    </w:p>
    <w:p w14:paraId="572D2E53" w14:textId="77777777" w:rsidR="001F5F1E" w:rsidRPr="005636A4" w:rsidRDefault="001F5F1E" w:rsidP="001F5F1E">
      <w:pPr>
        <w:ind w:left="5040" w:firstLine="720"/>
      </w:pPr>
    </w:p>
    <w:p w14:paraId="026BC87F" w14:textId="17395889" w:rsidR="00D81CED" w:rsidRDefault="00544052" w:rsidP="00173A8E">
      <w:pPr>
        <w:tabs>
          <w:tab w:val="left" w:pos="993"/>
        </w:tabs>
        <w:spacing w:line="360" w:lineRule="auto"/>
        <w:ind w:firstLine="720"/>
        <w:jc w:val="both"/>
      </w:pPr>
      <w:r w:rsidRPr="00D21B32">
        <w:rPr>
          <w:bCs/>
        </w:rPr>
        <w:t>20</w:t>
      </w:r>
      <w:r w:rsidR="00DA6B81">
        <w:rPr>
          <w:bCs/>
        </w:rPr>
        <w:t>2</w:t>
      </w:r>
      <w:r w:rsidR="00EB43F5">
        <w:rPr>
          <w:bCs/>
        </w:rPr>
        <w:t>3</w:t>
      </w:r>
      <w:r w:rsidRPr="00D21B32">
        <w:rPr>
          <w:bCs/>
        </w:rPr>
        <w:t xml:space="preserve"> m. </w:t>
      </w:r>
      <w:r w:rsidRPr="000048B0">
        <w:rPr>
          <w:rFonts w:cs="Tahoma"/>
        </w:rPr>
        <w:t xml:space="preserve">Savivaldybės visuomenės sveikatos rėmimo specialiosios programos </w:t>
      </w:r>
      <w:r w:rsidRPr="00D21B32">
        <w:rPr>
          <w:bCs/>
        </w:rPr>
        <w:t xml:space="preserve">priemonės buvo finansuojamos, vadovaujantis </w:t>
      </w:r>
      <w:r>
        <w:rPr>
          <w:bCs/>
        </w:rPr>
        <w:t xml:space="preserve">Anykščių </w:t>
      </w:r>
      <w:r w:rsidRPr="00D21B32">
        <w:rPr>
          <w:bCs/>
        </w:rPr>
        <w:t>rajono savivaldybės administracijos direktoriaus</w:t>
      </w:r>
      <w:r>
        <w:rPr>
          <w:bCs/>
        </w:rPr>
        <w:t xml:space="preserve"> </w:t>
      </w:r>
      <w:r w:rsidRPr="00291FBA">
        <w:rPr>
          <w:bCs/>
        </w:rPr>
        <w:fldChar w:fldCharType="begin"/>
      </w:r>
      <w:r w:rsidRPr="00291FBA">
        <w:rPr>
          <w:bCs/>
        </w:rPr>
        <w:instrText xml:space="preserve"> FILLIN "data" \* MERGEFORMAT </w:instrText>
      </w:r>
      <w:r w:rsidRPr="00291FBA">
        <w:rPr>
          <w:bCs/>
        </w:rPr>
        <w:fldChar w:fldCharType="separate"/>
      </w:r>
      <w:r w:rsidRPr="00291FBA">
        <w:rPr>
          <w:bCs/>
        </w:rPr>
        <w:t>20</w:t>
      </w:r>
      <w:r w:rsidR="00DA6B81">
        <w:rPr>
          <w:bCs/>
        </w:rPr>
        <w:t>2</w:t>
      </w:r>
      <w:r w:rsidR="0007092B">
        <w:rPr>
          <w:bCs/>
        </w:rPr>
        <w:t>3</w:t>
      </w:r>
      <w:r w:rsidRPr="00291FBA">
        <w:rPr>
          <w:bCs/>
        </w:rPr>
        <w:t xml:space="preserve"> m. </w:t>
      </w:r>
      <w:r w:rsidR="00872605">
        <w:rPr>
          <w:bCs/>
        </w:rPr>
        <w:t>b</w:t>
      </w:r>
      <w:r w:rsidR="0007092B">
        <w:rPr>
          <w:bCs/>
        </w:rPr>
        <w:t>alandž</w:t>
      </w:r>
      <w:r w:rsidR="00C34A33">
        <w:rPr>
          <w:bCs/>
        </w:rPr>
        <w:t>io</w:t>
      </w:r>
      <w:r w:rsidRPr="00291FBA">
        <w:rPr>
          <w:bCs/>
        </w:rPr>
        <w:t xml:space="preserve"> </w:t>
      </w:r>
      <w:r w:rsidR="0007092B">
        <w:rPr>
          <w:bCs/>
        </w:rPr>
        <w:t>19</w:t>
      </w:r>
      <w:r w:rsidRPr="00291FBA">
        <w:rPr>
          <w:bCs/>
        </w:rPr>
        <w:t xml:space="preserve"> d.</w:t>
      </w:r>
      <w:r w:rsidRPr="00291FBA">
        <w:rPr>
          <w:bCs/>
        </w:rPr>
        <w:fldChar w:fldCharType="end"/>
      </w:r>
      <w:r w:rsidRPr="00291FBA">
        <w:rPr>
          <w:bCs/>
        </w:rPr>
        <w:t xml:space="preserve"> įsakym</w:t>
      </w:r>
      <w:r>
        <w:rPr>
          <w:bCs/>
        </w:rPr>
        <w:t>u N</w:t>
      </w:r>
      <w:r w:rsidRPr="00291FBA">
        <w:rPr>
          <w:bCs/>
        </w:rPr>
        <w:t>r. 1-</w:t>
      </w:r>
      <w:r>
        <w:rPr>
          <w:bCs/>
        </w:rPr>
        <w:t>AĮ</w:t>
      </w:r>
      <w:r w:rsidRPr="00291FBA">
        <w:rPr>
          <w:bCs/>
        </w:rPr>
        <w:t>-</w:t>
      </w:r>
      <w:r w:rsidR="0007092B">
        <w:rPr>
          <w:bCs/>
        </w:rPr>
        <w:t>341</w:t>
      </w:r>
      <w:r>
        <w:rPr>
          <w:bCs/>
        </w:rPr>
        <w:t xml:space="preserve"> „</w:t>
      </w:r>
      <w:r w:rsidRPr="00291FBA">
        <w:rPr>
          <w:bCs/>
          <w:caps/>
        </w:rPr>
        <w:fldChar w:fldCharType="begin"/>
      </w:r>
      <w:r w:rsidRPr="00291FBA">
        <w:rPr>
          <w:bCs/>
          <w:caps/>
        </w:rPr>
        <w:instrText xml:space="preserve"> FILLIN "Pavadinimas" \* MERGEFORMAT </w:instrText>
      </w:r>
      <w:r w:rsidRPr="00291FBA">
        <w:rPr>
          <w:bCs/>
          <w:caps/>
        </w:rPr>
        <w:fldChar w:fldCharType="separate"/>
      </w:r>
      <w:r>
        <w:rPr>
          <w:bCs/>
        </w:rPr>
        <w:t>D</w:t>
      </w:r>
      <w:r w:rsidRPr="00291FBA">
        <w:rPr>
          <w:bCs/>
        </w:rPr>
        <w:t xml:space="preserve">ėl </w:t>
      </w:r>
      <w:r w:rsidRPr="00291FBA">
        <w:rPr>
          <w:bCs/>
          <w:caps/>
        </w:rPr>
        <w:fldChar w:fldCharType="end"/>
      </w:r>
      <w:r w:rsidRPr="00291FBA">
        <w:rPr>
          <w:bCs/>
        </w:rPr>
        <w:t>finansavimo skyrimo 20</w:t>
      </w:r>
      <w:r w:rsidR="00DA6B81">
        <w:rPr>
          <w:bCs/>
        </w:rPr>
        <w:t>2</w:t>
      </w:r>
      <w:r w:rsidR="0007092B">
        <w:rPr>
          <w:bCs/>
        </w:rPr>
        <w:t>3</w:t>
      </w:r>
      <w:r w:rsidRPr="00291FBA">
        <w:rPr>
          <w:bCs/>
        </w:rPr>
        <w:t xml:space="preserve"> m</w:t>
      </w:r>
      <w:r w:rsidR="00872605">
        <w:rPr>
          <w:bCs/>
        </w:rPr>
        <w:t>etų v</w:t>
      </w:r>
      <w:r w:rsidR="00872605" w:rsidRPr="00291FBA">
        <w:rPr>
          <w:bCs/>
        </w:rPr>
        <w:t xml:space="preserve">isuomenės sveikatos </w:t>
      </w:r>
      <w:r w:rsidRPr="00291FBA">
        <w:rPr>
          <w:bCs/>
          <w:color w:val="000000"/>
        </w:rPr>
        <w:t>projektams</w:t>
      </w:r>
      <w:r w:rsidR="00872605">
        <w:rPr>
          <w:bCs/>
          <w:color w:val="000000"/>
        </w:rPr>
        <w:t>“</w:t>
      </w:r>
      <w:r>
        <w:rPr>
          <w:bCs/>
        </w:rPr>
        <w:t>.</w:t>
      </w:r>
      <w:r w:rsidRPr="00B60546">
        <w:t xml:space="preserve"> 20</w:t>
      </w:r>
      <w:r w:rsidR="00D81CED">
        <w:t>2</w:t>
      </w:r>
      <w:r w:rsidR="0007092B">
        <w:t>3</w:t>
      </w:r>
      <w:r w:rsidRPr="00B60546">
        <w:t xml:space="preserve"> metais </w:t>
      </w:r>
      <w:r w:rsidR="00EB4C8E">
        <w:t>Anykščių rajono savivaldybės bendruomenės sveikatos taryba</w:t>
      </w:r>
      <w:r w:rsidR="00EB4C8E" w:rsidRPr="00EB4C8E">
        <w:rPr>
          <w:color w:val="000000"/>
        </w:rPr>
        <w:t xml:space="preserve"> </w:t>
      </w:r>
      <w:r w:rsidR="00EB4C8E">
        <w:rPr>
          <w:color w:val="000000"/>
        </w:rPr>
        <w:t>patvirtino</w:t>
      </w:r>
      <w:r w:rsidR="00EB4C8E">
        <w:t xml:space="preserve"> visuomenės sveikatos rėmimo specialiosios programos</w:t>
      </w:r>
      <w:r w:rsidR="00EB4C8E">
        <w:rPr>
          <w:rFonts w:eastAsia="Calibri"/>
        </w:rPr>
        <w:t xml:space="preserve"> </w:t>
      </w:r>
      <w:r w:rsidRPr="00B60546">
        <w:t>prioritet</w:t>
      </w:r>
      <w:r w:rsidR="00D81CED">
        <w:t>us:</w:t>
      </w:r>
    </w:p>
    <w:p w14:paraId="2DA0E692" w14:textId="1B40A494" w:rsidR="00AF7B2F" w:rsidRPr="00F41F76" w:rsidRDefault="00AF7B2F" w:rsidP="00173A8E">
      <w:pPr>
        <w:spacing w:line="360" w:lineRule="auto"/>
        <w:ind w:firstLine="720"/>
      </w:pPr>
      <w:r w:rsidRPr="00F41F76">
        <w:t>1. Alkoholio, tabako, narkotikų ir kitų psichotropinių medžiagų vartojimo prevencija.</w:t>
      </w:r>
    </w:p>
    <w:p w14:paraId="10BA3566" w14:textId="4D0B8FA3" w:rsidR="00AF7B2F" w:rsidRDefault="00AF7B2F" w:rsidP="00173A8E">
      <w:pPr>
        <w:spacing w:line="360" w:lineRule="auto"/>
        <w:ind w:firstLine="720"/>
        <w:jc w:val="both"/>
      </w:pPr>
      <w:r w:rsidRPr="00F41F76">
        <w:t xml:space="preserve">2. Sveikatingumo </w:t>
      </w:r>
      <w:r w:rsidRPr="00F41F76">
        <w:rPr>
          <w:color w:val="000000" w:themeColor="text1"/>
        </w:rPr>
        <w:t xml:space="preserve">renginių </w:t>
      </w:r>
      <w:r w:rsidRPr="00F41F76">
        <w:t>organizavimas.</w:t>
      </w:r>
    </w:p>
    <w:p w14:paraId="6DF7BAA3" w14:textId="77777777" w:rsidR="00C34A33" w:rsidRPr="008459D3" w:rsidRDefault="00C34A33" w:rsidP="00C36C87">
      <w:pPr>
        <w:jc w:val="both"/>
      </w:pPr>
    </w:p>
    <w:p w14:paraId="7B5705D5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 SKYRIUS</w:t>
      </w:r>
    </w:p>
    <w:p w14:paraId="5487BADB" w14:textId="77777777" w:rsidR="001F5F1E" w:rsidRPr="00BE05A3" w:rsidRDefault="001F5F1E" w:rsidP="001F5F1E">
      <w:pPr>
        <w:jc w:val="center"/>
      </w:pPr>
      <w:r w:rsidRPr="00BE05A3">
        <w:rPr>
          <w:b/>
        </w:rPr>
        <w:t>SAVIVALDYBĖS VISUOMENĖS SVEIKATOS RĖMIMO SPECIALIOSIOS PROGRAMOS LĖŠOS</w:t>
      </w:r>
    </w:p>
    <w:p w14:paraId="761854C6" w14:textId="77777777" w:rsidR="001F5F1E" w:rsidRPr="00BE05A3" w:rsidRDefault="001F5F1E" w:rsidP="001F5F1E">
      <w:pPr>
        <w:tabs>
          <w:tab w:val="left" w:pos="540"/>
          <w:tab w:val="left" w:pos="1110"/>
        </w:tabs>
        <w:ind w:firstLine="8364"/>
        <w:jc w:val="both"/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99"/>
        <w:gridCol w:w="6312"/>
        <w:gridCol w:w="2717"/>
      </w:tblGrid>
      <w:tr w:rsidR="001F5F1E" w:rsidRPr="00BE05A3" w14:paraId="2B25C7E1" w14:textId="77777777" w:rsidTr="009C782C">
        <w:trPr>
          <w:trHeight w:val="658"/>
          <w:jc w:val="center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1B6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3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1E0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Savivaldybės visuomenės sveikatos rėmimo specialiosios programos lėšų šaltiniai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9D98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Surinkta lėšų, tūkst. Eur</w:t>
            </w:r>
          </w:p>
        </w:tc>
      </w:tr>
      <w:tr w:rsidR="001F5F1E" w:rsidRPr="00BE05A3" w14:paraId="043B5303" w14:textId="77777777" w:rsidTr="009C782C">
        <w:trPr>
          <w:trHeight w:val="360"/>
          <w:jc w:val="center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DFB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1.</w:t>
            </w:r>
          </w:p>
        </w:tc>
        <w:tc>
          <w:tcPr>
            <w:tcW w:w="3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60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both"/>
            </w:pPr>
            <w:r w:rsidRPr="00BE05A3">
              <w:t>Savivaldybės biudžeto lėšos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07D" w14:textId="396CC8D1" w:rsidR="001F5F1E" w:rsidRPr="00BE05A3" w:rsidRDefault="00112A6A" w:rsidP="00544052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="00905CAA">
              <w:t>,</w:t>
            </w:r>
            <w:r w:rsidR="00AF7B2F">
              <w:t>0</w:t>
            </w:r>
            <w:r w:rsidR="0016189B">
              <w:t>77</w:t>
            </w:r>
          </w:p>
        </w:tc>
      </w:tr>
      <w:tr w:rsidR="001F5F1E" w:rsidRPr="00BE05A3" w14:paraId="73EB5064" w14:textId="77777777" w:rsidTr="009C782C">
        <w:trPr>
          <w:trHeight w:val="507"/>
          <w:jc w:val="center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4505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2.</w:t>
            </w:r>
          </w:p>
        </w:tc>
        <w:tc>
          <w:tcPr>
            <w:tcW w:w="3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D41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Savivaldybės aplinkos apsaugos rėmimo specialiosios programos lėšos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930" w14:textId="49F9A7F0" w:rsidR="001F5F1E" w:rsidRPr="00BE05A3" w:rsidRDefault="00DB4202" w:rsidP="00544052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="00AF7B2F">
              <w:t>7</w:t>
            </w:r>
            <w:r w:rsidR="00296EFC">
              <w:t>,</w:t>
            </w:r>
            <w:r w:rsidR="00AF7B2F">
              <w:t>370</w:t>
            </w:r>
          </w:p>
        </w:tc>
      </w:tr>
      <w:tr w:rsidR="001F5F1E" w:rsidRPr="00BE05A3" w14:paraId="2AF4F338" w14:textId="77777777" w:rsidTr="009C782C">
        <w:trPr>
          <w:trHeight w:val="287"/>
          <w:jc w:val="center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F0E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3. </w:t>
            </w:r>
          </w:p>
        </w:tc>
        <w:tc>
          <w:tcPr>
            <w:tcW w:w="3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DEF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Savanoriškos fizinių ir juridinių asmenų įmokos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E9BD" w14:textId="2BD8E45F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4C84BC86" w14:textId="77777777" w:rsidTr="009C782C">
        <w:trPr>
          <w:trHeight w:val="455"/>
          <w:jc w:val="center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3730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4. </w:t>
            </w:r>
          </w:p>
        </w:tc>
        <w:tc>
          <w:tcPr>
            <w:tcW w:w="32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018D0A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Kitos lėšos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B83C" w14:textId="3ABDE87A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7D42FB3C" w14:textId="77777777" w:rsidTr="009C782C">
        <w:trPr>
          <w:trHeight w:val="557"/>
          <w:jc w:val="center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413BA5" w14:textId="77777777" w:rsidR="001F5F1E" w:rsidRPr="00BE05A3" w:rsidRDefault="001F5F1E" w:rsidP="00677CD9">
            <w:pPr>
              <w:tabs>
                <w:tab w:val="left" w:pos="540"/>
              </w:tabs>
              <w:jc w:val="center"/>
            </w:pPr>
            <w:r w:rsidRPr="00BE05A3">
              <w:t>5.</w:t>
            </w:r>
          </w:p>
        </w:tc>
        <w:tc>
          <w:tcPr>
            <w:tcW w:w="32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9F00D" w14:textId="77777777" w:rsidR="001F5F1E" w:rsidRPr="00BE05A3" w:rsidRDefault="001F5F1E" w:rsidP="00677CD9">
            <w:pPr>
              <w:tabs>
                <w:tab w:val="left" w:pos="540"/>
              </w:tabs>
            </w:pPr>
            <w:r w:rsidRPr="00BE05A3">
              <w:t>Lėšų likutis ataskaitinių biudžetinių metų pradžioje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E4A9" w14:textId="48778521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6E13D14A" w14:textId="77777777" w:rsidTr="009C782C">
        <w:trPr>
          <w:trHeight w:val="439"/>
          <w:jc w:val="center"/>
        </w:trPr>
        <w:tc>
          <w:tcPr>
            <w:tcW w:w="3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36D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right"/>
              <w:rPr>
                <w:b/>
              </w:rPr>
            </w:pPr>
            <w:r w:rsidRPr="00BE05A3">
              <w:rPr>
                <w:b/>
              </w:rPr>
              <w:t>Iš viso: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B9E1" w14:textId="793AABBC" w:rsidR="001F5F1E" w:rsidRPr="00BE05A3" w:rsidRDefault="00DB4202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12A6A">
              <w:rPr>
                <w:b/>
              </w:rPr>
              <w:t>9</w:t>
            </w:r>
            <w:r w:rsidR="00D22B47">
              <w:rPr>
                <w:b/>
              </w:rPr>
              <w:t>,</w:t>
            </w:r>
            <w:r w:rsidR="0016189B">
              <w:rPr>
                <w:b/>
              </w:rPr>
              <w:t>447</w:t>
            </w:r>
          </w:p>
        </w:tc>
      </w:tr>
    </w:tbl>
    <w:p w14:paraId="0950FAF3" w14:textId="77777777" w:rsidR="001F5F1E" w:rsidRPr="00BE05A3" w:rsidRDefault="001F5F1E" w:rsidP="001F5F1E">
      <w:pPr>
        <w:tabs>
          <w:tab w:val="left" w:pos="0"/>
        </w:tabs>
        <w:jc w:val="center"/>
        <w:rPr>
          <w:b/>
        </w:rPr>
      </w:pPr>
    </w:p>
    <w:p w14:paraId="02B7E185" w14:textId="547C9675" w:rsidR="001F5F1E" w:rsidRPr="00BE05A3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II SKYRIUS</w:t>
      </w:r>
    </w:p>
    <w:p w14:paraId="6353695B" w14:textId="77777777" w:rsidR="001F5F1E" w:rsidRPr="00BE05A3" w:rsidRDefault="001F5F1E" w:rsidP="001F5F1E">
      <w:pPr>
        <w:tabs>
          <w:tab w:val="left" w:pos="0"/>
        </w:tabs>
        <w:jc w:val="center"/>
      </w:pPr>
      <w:r w:rsidRPr="00BE05A3">
        <w:rPr>
          <w:b/>
        </w:rPr>
        <w:t>SAVIVALDYBĖS VISUOMENĖS SVEIKATOS RĖMIMO SPECIALIOSIOS PROGRAMOS LĖŠOMIS VYKDYTOS PRIEMONĖS</w:t>
      </w:r>
    </w:p>
    <w:p w14:paraId="11FDB130" w14:textId="77777777" w:rsidR="001F5F1E" w:rsidRPr="00BE05A3" w:rsidRDefault="001F5F1E" w:rsidP="001F5F1E">
      <w:pPr>
        <w:ind w:firstLine="720"/>
        <w:jc w:val="both"/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53"/>
        <w:gridCol w:w="37"/>
        <w:gridCol w:w="2892"/>
        <w:gridCol w:w="2655"/>
        <w:gridCol w:w="1394"/>
        <w:gridCol w:w="2097"/>
      </w:tblGrid>
      <w:tr w:rsidR="001F5F1E" w:rsidRPr="00BE05A3" w14:paraId="28A17ECA" w14:textId="77777777" w:rsidTr="009C782C">
        <w:trPr>
          <w:trHeight w:val="634"/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42D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527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Programos / priemonės poveikio sritis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FAE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Vykdytų savivaldybės visuomenės sveikatos programų, priemonių skaičius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2FF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Skirta lėšų, tūkst. Eur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564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Panaudota</w:t>
            </w:r>
          </w:p>
          <w:p w14:paraId="4CD1D33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lėšų, tūkst. Eur</w:t>
            </w:r>
          </w:p>
        </w:tc>
      </w:tr>
      <w:tr w:rsidR="001F5F1E" w:rsidRPr="00BE05A3" w14:paraId="5BE22A41" w14:textId="77777777" w:rsidTr="009C782C">
        <w:trPr>
          <w:trHeight w:val="254"/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4A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25A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5AD3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F5A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A2B7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5</w:t>
            </w:r>
          </w:p>
        </w:tc>
      </w:tr>
      <w:tr w:rsidR="00CB4E16" w:rsidRPr="00BE05A3" w14:paraId="7129989B" w14:textId="77777777" w:rsidTr="009C782C">
        <w:trPr>
          <w:trHeight w:val="313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A28" w14:textId="3917734C" w:rsidR="00CB4E16" w:rsidRPr="00BE05A3" w:rsidRDefault="00CB4E16" w:rsidP="00677CD9">
            <w:pPr>
              <w:tabs>
                <w:tab w:val="left" w:pos="540"/>
              </w:tabs>
              <w:ind w:firstLine="12"/>
              <w:jc w:val="center"/>
            </w:pPr>
            <w:r>
              <w:rPr>
                <w:color w:val="000000"/>
              </w:rPr>
              <w:t>2. Savivaldybės strateginio veiklos plano priemonės</w:t>
            </w:r>
          </w:p>
        </w:tc>
      </w:tr>
      <w:tr w:rsidR="00CB4E16" w:rsidRPr="00BE05A3" w14:paraId="4AC5CA7E" w14:textId="77777777" w:rsidTr="009C782C">
        <w:trPr>
          <w:trHeight w:val="313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85B" w14:textId="3CCD7FF2" w:rsidR="00CB4E16" w:rsidRDefault="00CB4E16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E0D1" w14:textId="628528B4" w:rsidR="00CB4E16" w:rsidRDefault="005C359E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Užkrečiamųjų ligų prevencija ir kontrolė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FE2" w14:textId="3ACF4372" w:rsidR="00CB4E16" w:rsidRDefault="00CB4E16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8C4" w14:textId="261BEC0C" w:rsidR="00CB4E16" w:rsidRDefault="00112A6A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B4E16">
              <w:rPr>
                <w:color w:val="000000"/>
              </w:rPr>
              <w:t>,</w:t>
            </w:r>
            <w:r w:rsidR="005D20A9">
              <w:rPr>
                <w:color w:val="000000"/>
              </w:rPr>
              <w:t>077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F5E" w14:textId="183B6041" w:rsidR="00CB4E16" w:rsidRDefault="00230A7A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 w:rsidRPr="005D20A9">
              <w:t>2,</w:t>
            </w:r>
            <w:r w:rsidR="005D20A9" w:rsidRPr="005D20A9">
              <w:t>077</w:t>
            </w:r>
          </w:p>
        </w:tc>
      </w:tr>
      <w:tr w:rsidR="001F5F1E" w:rsidRPr="00BE05A3" w14:paraId="09216B1F" w14:textId="77777777" w:rsidTr="009C782C">
        <w:trPr>
          <w:trHeight w:val="313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37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3. Bendruomenių vykdytų programų / priemonių rėmimas</w:t>
            </w:r>
          </w:p>
        </w:tc>
      </w:tr>
      <w:tr w:rsidR="00112A6A" w:rsidRPr="00BE05A3" w14:paraId="290741C3" w14:textId="77777777" w:rsidTr="009C782C">
        <w:trPr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924" w14:textId="41C8EBCC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  <w:r w:rsidRPr="00925202">
              <w:t>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C2FA" w14:textId="0E59F066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60D" w14:textId="2A7207EC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37B" w14:textId="305A01E9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5,140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2FD2" w14:textId="73611080" w:rsidR="00112A6A" w:rsidRPr="00971D4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5,140</w:t>
            </w:r>
          </w:p>
        </w:tc>
      </w:tr>
      <w:tr w:rsidR="00112A6A" w:rsidRPr="00925202" w14:paraId="6CD481AE" w14:textId="77777777" w:rsidTr="009C782C">
        <w:trPr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FD5" w14:textId="1A755E3E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Pr="00925202">
              <w:t>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450" w14:textId="483D4214" w:rsidR="00112A6A" w:rsidRPr="00925202" w:rsidRDefault="00112A6A" w:rsidP="00112A6A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 xml:space="preserve">Psichikos sveikatos stiprinimo (smurto, savižudybių </w:t>
            </w:r>
            <w:r>
              <w:rPr>
                <w:color w:val="000000"/>
                <w:sz w:val="22"/>
                <w:szCs w:val="22"/>
              </w:rPr>
              <w:lastRenderedPageBreak/>
              <w:t>prevencija, streso kontrolė ir kt.)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D85" w14:textId="444A8B25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lastRenderedPageBreak/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5EA" w14:textId="67156281" w:rsidR="00112A6A" w:rsidRPr="00925202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2,580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09B" w14:textId="6DC2FA6E" w:rsidR="00112A6A" w:rsidRPr="00971D4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2,580</w:t>
            </w:r>
          </w:p>
        </w:tc>
      </w:tr>
      <w:tr w:rsidR="00112A6A" w:rsidRPr="00925202" w14:paraId="195C39DD" w14:textId="77777777" w:rsidTr="009C782C">
        <w:trPr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90E" w14:textId="4F9A69C5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E4D" w14:textId="0490280C" w:rsidR="00112A6A" w:rsidRDefault="00112A6A" w:rsidP="00112A6A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CFF" w14:textId="411FB341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85A" w14:textId="4CEA6AEF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1,550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15F6" w14:textId="6C0E3895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1,550</w:t>
            </w:r>
          </w:p>
        </w:tc>
      </w:tr>
      <w:tr w:rsidR="001F5F1E" w:rsidRPr="00BE05A3" w14:paraId="55FAC058" w14:textId="77777777" w:rsidTr="009C782C">
        <w:trPr>
          <w:trHeight w:val="309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5B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4. Kita</w:t>
            </w:r>
          </w:p>
        </w:tc>
      </w:tr>
      <w:tr w:rsidR="00112A6A" w:rsidRPr="00BE05A3" w14:paraId="03DC0F9E" w14:textId="77777777" w:rsidTr="009C782C">
        <w:trPr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443" w14:textId="5193823D" w:rsidR="00112A6A" w:rsidRPr="00BE05A3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1.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E38" w14:textId="13390228" w:rsidR="00112A6A" w:rsidRPr="00BE05A3" w:rsidRDefault="00112A6A" w:rsidP="00112A6A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Sveikos mitybos skatinimas ir nutukimo prevencija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6CF" w14:textId="641ACA8D" w:rsidR="00112A6A" w:rsidRPr="00BE05A3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7C39" w14:textId="69086D18" w:rsidR="00112A6A" w:rsidRPr="00BE05A3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3,750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2F4" w14:textId="6E71822C" w:rsidR="00112A6A" w:rsidRPr="00BE05A3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3,750</w:t>
            </w:r>
          </w:p>
        </w:tc>
      </w:tr>
      <w:tr w:rsidR="00112A6A" w:rsidRPr="00BE05A3" w14:paraId="07D57F55" w14:textId="77777777" w:rsidTr="009C782C">
        <w:trPr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2D5" w14:textId="6BC8FF9D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7CF" w14:textId="0CABBD95" w:rsidR="00112A6A" w:rsidRDefault="00112A6A" w:rsidP="00112A6A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D0B" w14:textId="68514E40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55C" w14:textId="7F3128CE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3,260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D0B" w14:textId="139BD590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3,260</w:t>
            </w:r>
          </w:p>
        </w:tc>
      </w:tr>
      <w:tr w:rsidR="00112A6A" w:rsidRPr="00BE05A3" w14:paraId="38CD9BEB" w14:textId="77777777" w:rsidTr="009C782C">
        <w:trPr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FE9" w14:textId="271C9311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066" w14:textId="5615A436" w:rsidR="00112A6A" w:rsidRPr="00BE05A3" w:rsidRDefault="00112A6A" w:rsidP="00112A6A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Psichikos sveikatos stiprinimo (smurto, savižudybių prevencija, streso kontrolė ir kt.)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255" w14:textId="7D07DEA6" w:rsidR="00112A6A" w:rsidRPr="00BE05A3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238" w14:textId="246B4A74" w:rsidR="00112A6A" w:rsidRPr="00BE05A3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2,600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927" w14:textId="5C5CA74A" w:rsidR="00112A6A" w:rsidRPr="00BE05A3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2,600</w:t>
            </w:r>
          </w:p>
        </w:tc>
      </w:tr>
      <w:tr w:rsidR="00112A6A" w:rsidRPr="00BE05A3" w14:paraId="5D9AF676" w14:textId="77777777" w:rsidTr="009C782C">
        <w:trPr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73B" w14:textId="71B211A4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4.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FD6" w14:textId="2ABC657E" w:rsidR="00112A6A" w:rsidRDefault="00112A6A" w:rsidP="00112A6A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C091" w14:textId="729E9C95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3FC" w14:textId="1991BD28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4,317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62" w14:textId="698AA1A4" w:rsidR="00112A6A" w:rsidRDefault="00112A6A" w:rsidP="00112A6A">
            <w:pPr>
              <w:tabs>
                <w:tab w:val="left" w:pos="540"/>
              </w:tabs>
              <w:ind w:firstLine="12"/>
              <w:jc w:val="center"/>
            </w:pPr>
            <w:r>
              <w:t>4,317</w:t>
            </w:r>
          </w:p>
        </w:tc>
      </w:tr>
      <w:tr w:rsidR="001F5F1E" w:rsidRPr="00BE05A3" w14:paraId="32FDCC6A" w14:textId="77777777" w:rsidTr="009C782C">
        <w:trPr>
          <w:trHeight w:val="305"/>
          <w:jc w:val="center"/>
        </w:trPr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3F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E3F" w14:textId="54EBDBA9" w:rsidR="001F5F1E" w:rsidRPr="00BE05A3" w:rsidRDefault="00C31F99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Iš viso lėšų: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63E" w14:textId="4A8B1685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A91" w14:textId="03D13AE3" w:rsidR="001F5F1E" w:rsidRPr="00BE05A3" w:rsidRDefault="005D20A9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25,274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8E8" w14:textId="2E532AA7" w:rsidR="001F5F1E" w:rsidRPr="00BE05A3" w:rsidRDefault="005D20A9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5D20A9">
              <w:rPr>
                <w:b/>
              </w:rPr>
              <w:t>25,274</w:t>
            </w:r>
          </w:p>
        </w:tc>
      </w:tr>
    </w:tbl>
    <w:p w14:paraId="4D97DA12" w14:textId="77777777" w:rsidR="001F5F1E" w:rsidRPr="005636A4" w:rsidRDefault="001F5F1E" w:rsidP="001F5F1E">
      <w:pPr>
        <w:ind w:left="5040" w:firstLine="720"/>
      </w:pPr>
    </w:p>
    <w:p w14:paraId="5595BD07" w14:textId="77777777" w:rsidR="001F5F1E" w:rsidRPr="005636A4" w:rsidRDefault="001F5F1E" w:rsidP="001F5F1E">
      <w:pPr>
        <w:ind w:left="5040" w:firstLine="720"/>
      </w:pPr>
    </w:p>
    <w:p w14:paraId="6C81A33C" w14:textId="731A5C6E" w:rsidR="001F5F1E" w:rsidRDefault="001F5F1E" w:rsidP="001F5F1E">
      <w:pPr>
        <w:jc w:val="center"/>
      </w:pPr>
      <w:r>
        <w:t>______________________________</w:t>
      </w:r>
    </w:p>
    <w:p w14:paraId="5558CC4A" w14:textId="77777777" w:rsidR="00391749" w:rsidRPr="005636A4" w:rsidRDefault="00391749" w:rsidP="001F5F1E">
      <w:pPr>
        <w:jc w:val="center"/>
      </w:pPr>
    </w:p>
    <w:p w14:paraId="03133797" w14:textId="134850E8" w:rsidR="00F84E76" w:rsidRDefault="00F84E76" w:rsidP="00F84E76">
      <w:pPr>
        <w:ind w:left="5040" w:firstLine="720"/>
      </w:pPr>
    </w:p>
    <w:p w14:paraId="58549ED6" w14:textId="347B82F9" w:rsidR="009C782C" w:rsidRDefault="009C782C">
      <w:r>
        <w:br w:type="page"/>
      </w:r>
    </w:p>
    <w:p w14:paraId="7C3CDBFE" w14:textId="4FF68F7D" w:rsidR="00E07B3E" w:rsidRPr="0068657C" w:rsidRDefault="0068657C" w:rsidP="0068657C">
      <w:pPr>
        <w:jc w:val="center"/>
        <w:rPr>
          <w:b/>
        </w:rPr>
      </w:pPr>
      <w:r w:rsidRPr="005636A4">
        <w:rPr>
          <w:b/>
        </w:rPr>
        <w:lastRenderedPageBreak/>
        <w:t xml:space="preserve">RAJONO SAVIVALDYBĖS </w:t>
      </w:r>
      <w:r w:rsidRPr="005636A4">
        <w:rPr>
          <w:b/>
          <w:bCs/>
        </w:rPr>
        <w:t>VISUOMENĖS SVEIKATOS RĖMIMO SPECIALIOSIOS PROGRAMOS PRIEMONIŲ VYKDYMO 20</w:t>
      </w:r>
      <w:r>
        <w:rPr>
          <w:b/>
          <w:bCs/>
        </w:rPr>
        <w:t>2</w:t>
      </w:r>
      <w:r w:rsidR="00112A6A">
        <w:rPr>
          <w:b/>
          <w:bCs/>
        </w:rPr>
        <w:t>3</w:t>
      </w:r>
      <w:r w:rsidRPr="005636A4">
        <w:rPr>
          <w:b/>
          <w:bCs/>
        </w:rPr>
        <w:t xml:space="preserve"> METŲ ATASKAIT</w:t>
      </w:r>
      <w:r>
        <w:rPr>
          <w:b/>
          <w:bCs/>
        </w:rPr>
        <w:t>OS PATVIRTINIMO</w:t>
      </w:r>
      <w:r w:rsidR="00E07B3E">
        <w:rPr>
          <w:b/>
        </w:rPr>
        <w:t>“  PROJEKTO</w:t>
      </w:r>
    </w:p>
    <w:p w14:paraId="45D08A59" w14:textId="6B0E01EB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  <w:r>
        <w:rPr>
          <w:b/>
        </w:rPr>
        <w:t>AIŠKINAMASIS RAŠTAS</w:t>
      </w:r>
    </w:p>
    <w:p w14:paraId="136C7658" w14:textId="77777777" w:rsidR="003F5E13" w:rsidRDefault="003F5E13" w:rsidP="00E07B3E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</w:p>
    <w:p w14:paraId="6C584189" w14:textId="4BEE7013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Sprendimo projekto tikslai ir uždaviniai</w:t>
      </w:r>
    </w:p>
    <w:p w14:paraId="5CFEEA7F" w14:textId="425D601A" w:rsidR="002466CE" w:rsidRDefault="0068657C" w:rsidP="00A0415F">
      <w:pPr>
        <w:jc w:val="both"/>
      </w:pPr>
      <w:r w:rsidRPr="000E4FAF">
        <w:rPr>
          <w:rFonts w:cs="Tahoma"/>
        </w:rPr>
        <w:t xml:space="preserve">Lietuvos Respublikos sveikatos apsaugos ministro 2019 m. birželio 3 d. įsakymu Nr. V-656 „Dėl Savivaldybės visuomenės sveikatos rėmimo specialiosios programos priemonių vykdymo ataskaitos formos patvirtinimo“ patvirtinta </w:t>
      </w:r>
      <w:r w:rsidRPr="000048B0">
        <w:t>Savivaldybės visuomenės sveikatos rėmimo specialiosios programos priemonių vykdymo ataskaitos forma ir nurodyta šios ataskaitos pateikimo tvarka.</w:t>
      </w:r>
      <w:r>
        <w:t xml:space="preserve"> </w:t>
      </w:r>
      <w:r w:rsidR="00112A6A" w:rsidRPr="00112A6A">
        <w:rPr>
          <w:color w:val="000000"/>
        </w:rPr>
        <w:t xml:space="preserve">Savivaldybės meras teikia </w:t>
      </w:r>
      <w:r w:rsidR="00734CBA">
        <w:rPr>
          <w:color w:val="000000"/>
        </w:rPr>
        <w:t>S</w:t>
      </w:r>
      <w:r w:rsidR="00112A6A" w:rsidRPr="00112A6A">
        <w:rPr>
          <w:color w:val="000000"/>
        </w:rPr>
        <w:t xml:space="preserve">avivaldybės tarybai sveikatos apsaugos ministro nustatytos formos metinę </w:t>
      </w:r>
      <w:r w:rsidR="00734CBA">
        <w:rPr>
          <w:color w:val="000000"/>
        </w:rPr>
        <w:t>S</w:t>
      </w:r>
      <w:r w:rsidR="00112A6A" w:rsidRPr="00112A6A">
        <w:rPr>
          <w:color w:val="000000"/>
        </w:rPr>
        <w:t xml:space="preserve">avivaldybės visuomenės sveikatos rėmimo specialiosios programos priemonių vykdymo ataskaitą. </w:t>
      </w:r>
      <w:r w:rsidRPr="000E4FAF">
        <w:rPr>
          <w:rFonts w:cs="Tahoma"/>
        </w:rPr>
        <w:t xml:space="preserve">Įgyvendinant minėto teisės ako reikalavimus, Anykščių rajono savivaldybės tarybai teikiamas šis sprendimo projektas.  </w:t>
      </w:r>
      <w:r w:rsidRPr="000E4FAF">
        <w:rPr>
          <w:bCs/>
        </w:rPr>
        <w:t>20</w:t>
      </w:r>
      <w:r w:rsidR="002466CE">
        <w:rPr>
          <w:bCs/>
        </w:rPr>
        <w:t>2</w:t>
      </w:r>
      <w:r w:rsidR="00112A6A">
        <w:rPr>
          <w:bCs/>
        </w:rPr>
        <w:t>3</w:t>
      </w:r>
      <w:r w:rsidRPr="000E4FAF">
        <w:rPr>
          <w:bCs/>
        </w:rPr>
        <w:t xml:space="preserve"> m. </w:t>
      </w:r>
      <w:r w:rsidRPr="000E4FAF">
        <w:rPr>
          <w:rFonts w:cs="Tahoma"/>
        </w:rPr>
        <w:t xml:space="preserve">Savivaldybės visuomenės sveikatos rėmimo specialiosios programos </w:t>
      </w:r>
      <w:r w:rsidRPr="000E4FAF">
        <w:rPr>
          <w:bCs/>
        </w:rPr>
        <w:t>priemonės buvo finansuojamos, vadovaujantis Anykščių rajono savivaldybės administracijos</w:t>
      </w:r>
      <w:r w:rsidR="002466CE">
        <w:rPr>
          <w:bCs/>
        </w:rPr>
        <w:t xml:space="preserve"> </w:t>
      </w:r>
      <w:r w:rsidR="00112A6A" w:rsidRPr="00D21B32">
        <w:rPr>
          <w:bCs/>
        </w:rPr>
        <w:t>direktoriaus</w:t>
      </w:r>
      <w:r w:rsidR="00112A6A">
        <w:rPr>
          <w:bCs/>
        </w:rPr>
        <w:t xml:space="preserve"> </w:t>
      </w:r>
      <w:r w:rsidR="00112A6A" w:rsidRPr="00291FBA">
        <w:rPr>
          <w:bCs/>
        </w:rPr>
        <w:fldChar w:fldCharType="begin"/>
      </w:r>
      <w:r w:rsidR="00112A6A" w:rsidRPr="00291FBA">
        <w:rPr>
          <w:bCs/>
        </w:rPr>
        <w:instrText xml:space="preserve"> FILLIN "data" \* MERGEFORMAT </w:instrText>
      </w:r>
      <w:r w:rsidR="00112A6A" w:rsidRPr="00291FBA">
        <w:rPr>
          <w:bCs/>
        </w:rPr>
        <w:fldChar w:fldCharType="separate"/>
      </w:r>
      <w:r w:rsidR="00112A6A" w:rsidRPr="00291FBA">
        <w:rPr>
          <w:bCs/>
        </w:rPr>
        <w:t>20</w:t>
      </w:r>
      <w:r w:rsidR="00112A6A">
        <w:rPr>
          <w:bCs/>
        </w:rPr>
        <w:t>23</w:t>
      </w:r>
      <w:r w:rsidR="00112A6A" w:rsidRPr="00291FBA">
        <w:rPr>
          <w:bCs/>
        </w:rPr>
        <w:t xml:space="preserve"> m. </w:t>
      </w:r>
      <w:r w:rsidR="00112A6A">
        <w:rPr>
          <w:bCs/>
        </w:rPr>
        <w:t>balandžio</w:t>
      </w:r>
      <w:r w:rsidR="00112A6A" w:rsidRPr="00291FBA">
        <w:rPr>
          <w:bCs/>
        </w:rPr>
        <w:t xml:space="preserve"> </w:t>
      </w:r>
      <w:r w:rsidR="00112A6A">
        <w:rPr>
          <w:bCs/>
        </w:rPr>
        <w:t>19</w:t>
      </w:r>
      <w:r w:rsidR="00112A6A" w:rsidRPr="00291FBA">
        <w:rPr>
          <w:bCs/>
        </w:rPr>
        <w:t xml:space="preserve"> d.</w:t>
      </w:r>
      <w:r w:rsidR="00112A6A" w:rsidRPr="00291FBA">
        <w:rPr>
          <w:bCs/>
        </w:rPr>
        <w:fldChar w:fldCharType="end"/>
      </w:r>
      <w:r w:rsidR="00112A6A" w:rsidRPr="00291FBA">
        <w:rPr>
          <w:bCs/>
        </w:rPr>
        <w:t xml:space="preserve"> įsakym</w:t>
      </w:r>
      <w:r w:rsidR="00112A6A">
        <w:rPr>
          <w:bCs/>
        </w:rPr>
        <w:t>u N</w:t>
      </w:r>
      <w:r w:rsidR="00112A6A" w:rsidRPr="00291FBA">
        <w:rPr>
          <w:bCs/>
        </w:rPr>
        <w:t>r. 1-</w:t>
      </w:r>
      <w:r w:rsidR="00112A6A">
        <w:rPr>
          <w:bCs/>
        </w:rPr>
        <w:t>AĮ</w:t>
      </w:r>
      <w:r w:rsidR="00112A6A" w:rsidRPr="00291FBA">
        <w:rPr>
          <w:bCs/>
        </w:rPr>
        <w:t>-</w:t>
      </w:r>
      <w:r w:rsidR="00112A6A">
        <w:rPr>
          <w:bCs/>
        </w:rPr>
        <w:t>341</w:t>
      </w:r>
      <w:r w:rsidR="00560BAF">
        <w:rPr>
          <w:bCs/>
        </w:rPr>
        <w:t xml:space="preserve"> „</w:t>
      </w:r>
      <w:r w:rsidR="00560BAF" w:rsidRPr="00291FBA">
        <w:rPr>
          <w:bCs/>
          <w:caps/>
        </w:rPr>
        <w:fldChar w:fldCharType="begin"/>
      </w:r>
      <w:r w:rsidR="00560BAF" w:rsidRPr="00291FBA">
        <w:rPr>
          <w:bCs/>
          <w:caps/>
        </w:rPr>
        <w:instrText xml:space="preserve"> FILLIN "Pavadinimas" \* MERGEFORMAT </w:instrText>
      </w:r>
      <w:r w:rsidR="00560BAF" w:rsidRPr="00291FBA">
        <w:rPr>
          <w:bCs/>
          <w:caps/>
        </w:rPr>
        <w:fldChar w:fldCharType="separate"/>
      </w:r>
      <w:r w:rsidR="00560BAF">
        <w:rPr>
          <w:bCs/>
        </w:rPr>
        <w:t>D</w:t>
      </w:r>
      <w:r w:rsidR="00560BAF" w:rsidRPr="00291FBA">
        <w:rPr>
          <w:bCs/>
        </w:rPr>
        <w:t xml:space="preserve">ėl </w:t>
      </w:r>
      <w:r w:rsidR="00560BAF" w:rsidRPr="00291FBA">
        <w:rPr>
          <w:bCs/>
          <w:caps/>
        </w:rPr>
        <w:fldChar w:fldCharType="end"/>
      </w:r>
      <w:r w:rsidR="00560BAF" w:rsidRPr="00291FBA">
        <w:rPr>
          <w:bCs/>
        </w:rPr>
        <w:t>finansavimo skyrimo 20</w:t>
      </w:r>
      <w:r w:rsidR="00560BAF">
        <w:rPr>
          <w:bCs/>
        </w:rPr>
        <w:t>2</w:t>
      </w:r>
      <w:r w:rsidR="00112A6A">
        <w:rPr>
          <w:bCs/>
        </w:rPr>
        <w:t>3</w:t>
      </w:r>
      <w:r w:rsidR="00560BAF" w:rsidRPr="00291FBA">
        <w:rPr>
          <w:bCs/>
        </w:rPr>
        <w:t xml:space="preserve"> m</w:t>
      </w:r>
      <w:r w:rsidR="00560BAF">
        <w:rPr>
          <w:bCs/>
        </w:rPr>
        <w:t>etų v</w:t>
      </w:r>
      <w:r w:rsidR="00560BAF" w:rsidRPr="00291FBA">
        <w:rPr>
          <w:bCs/>
        </w:rPr>
        <w:t xml:space="preserve">isuomenės sveikatos </w:t>
      </w:r>
      <w:r w:rsidR="00560BAF" w:rsidRPr="00291FBA">
        <w:rPr>
          <w:bCs/>
          <w:color w:val="000000"/>
        </w:rPr>
        <w:t>projektams</w:t>
      </w:r>
      <w:r w:rsidR="00560BAF">
        <w:rPr>
          <w:bCs/>
          <w:color w:val="000000"/>
        </w:rPr>
        <w:t>“</w:t>
      </w:r>
      <w:r w:rsidR="00560BAF">
        <w:rPr>
          <w:bCs/>
        </w:rPr>
        <w:t xml:space="preserve">. </w:t>
      </w:r>
      <w:r w:rsidRPr="00B60546">
        <w:t>20</w:t>
      </w:r>
      <w:r w:rsidR="002466CE">
        <w:t>2</w:t>
      </w:r>
      <w:r w:rsidR="00112A6A">
        <w:t>3</w:t>
      </w:r>
      <w:r w:rsidRPr="00B60546">
        <w:t xml:space="preserve"> metais </w:t>
      </w:r>
      <w:r>
        <w:t>Anykščių rajono savivaldybės bendruomenės sveikatos taryba</w:t>
      </w:r>
      <w:r w:rsidRPr="000E4FAF">
        <w:rPr>
          <w:color w:val="000000"/>
        </w:rPr>
        <w:t xml:space="preserve"> patvirtino</w:t>
      </w:r>
      <w:r>
        <w:t xml:space="preserve"> visuomenės sveikatos rėmimo specialiosios programos</w:t>
      </w:r>
      <w:r w:rsidRPr="000E4FAF">
        <w:rPr>
          <w:rFonts w:eastAsia="Calibri"/>
        </w:rPr>
        <w:t xml:space="preserve"> </w:t>
      </w:r>
      <w:r w:rsidR="002466CE" w:rsidRPr="00B60546">
        <w:t>prioritet</w:t>
      </w:r>
      <w:r w:rsidR="002466CE">
        <w:t>us:</w:t>
      </w:r>
    </w:p>
    <w:p w14:paraId="56598326" w14:textId="77777777" w:rsidR="00112A6A" w:rsidRPr="00F41F76" w:rsidRDefault="00112A6A" w:rsidP="00112A6A">
      <w:r>
        <w:t xml:space="preserve">                  </w:t>
      </w:r>
      <w:r w:rsidRPr="00F41F76">
        <w:t>1. Alkoholio, tabako, narkotikų ir kitų psichotropinių medžiagų vartojimo prevencija.</w:t>
      </w:r>
    </w:p>
    <w:p w14:paraId="696B599B" w14:textId="4F74B1C5" w:rsidR="00112A6A" w:rsidRPr="00112A6A" w:rsidRDefault="00112A6A" w:rsidP="00112A6A">
      <w:pPr>
        <w:jc w:val="both"/>
      </w:pPr>
      <w:r>
        <w:t xml:space="preserve">                  </w:t>
      </w:r>
      <w:r w:rsidRPr="00F41F76">
        <w:t xml:space="preserve">2. Sveikatingumo </w:t>
      </w:r>
      <w:r w:rsidRPr="00F41F76">
        <w:rPr>
          <w:color w:val="000000" w:themeColor="text1"/>
        </w:rPr>
        <w:t xml:space="preserve">renginių </w:t>
      </w:r>
      <w:r w:rsidRPr="00F41F76">
        <w:t>organizavimas.</w:t>
      </w:r>
    </w:p>
    <w:p w14:paraId="154E6704" w14:textId="300B9475" w:rsidR="0068657C" w:rsidRPr="0068657C" w:rsidRDefault="0068657C" w:rsidP="0068657C">
      <w:pPr>
        <w:jc w:val="both"/>
        <w:rPr>
          <w:color w:val="000000" w:themeColor="text1"/>
        </w:rPr>
      </w:pPr>
      <w:r w:rsidRPr="00C31F99">
        <w:t xml:space="preserve">Visuomenės sveikatos rėmimo specialiajai programai įgyvendinti buvo skirta </w:t>
      </w:r>
      <w:r w:rsidR="00C31F99" w:rsidRPr="00C31F99">
        <w:rPr>
          <w:bCs/>
        </w:rPr>
        <w:t>29 447</w:t>
      </w:r>
      <w:r w:rsidRPr="00C31F99">
        <w:t xml:space="preserve"> Eur, iš jų </w:t>
      </w:r>
      <w:r w:rsidR="00C31F99" w:rsidRPr="00C31F99">
        <w:t>2</w:t>
      </w:r>
      <w:r w:rsidR="003F5E13" w:rsidRPr="00C31F99">
        <w:t xml:space="preserve"> </w:t>
      </w:r>
      <w:r w:rsidR="00C31F99" w:rsidRPr="00C31F99">
        <w:t>077</w:t>
      </w:r>
      <w:r w:rsidRPr="00C31F99">
        <w:t xml:space="preserve"> Eur Savivaldybės biudžeto lėšų ir </w:t>
      </w:r>
      <w:r w:rsidR="00C31F99" w:rsidRPr="00C31F99">
        <w:t>27</w:t>
      </w:r>
      <w:r w:rsidR="00560BAF" w:rsidRPr="00C31F99">
        <w:t xml:space="preserve"> </w:t>
      </w:r>
      <w:r w:rsidR="00C31F99" w:rsidRPr="00C31F99">
        <w:t>370</w:t>
      </w:r>
      <w:r w:rsidR="00D22B47" w:rsidRPr="00C31F99">
        <w:rPr>
          <w:lang w:eastAsia="en-US"/>
        </w:rPr>
        <w:t xml:space="preserve"> </w:t>
      </w:r>
      <w:r w:rsidRPr="00C31F99">
        <w:t xml:space="preserve"> Eur Savivaldybės aplinkos apsaugos rėmimo specialiosios programos lėšų (</w:t>
      </w:r>
      <w:r w:rsidR="00D22B47" w:rsidRPr="00C31F99">
        <w:rPr>
          <w:lang w:eastAsia="en-US"/>
        </w:rPr>
        <w:t xml:space="preserve">po projektų pateikimo priemonės vykdymui skirta </w:t>
      </w:r>
      <w:r w:rsidR="00560BAF" w:rsidRPr="00C31F99">
        <w:t>2</w:t>
      </w:r>
      <w:r w:rsidR="00C31F99" w:rsidRPr="00C31F99">
        <w:t>3</w:t>
      </w:r>
      <w:r w:rsidR="00560BAF" w:rsidRPr="00C31F99">
        <w:t xml:space="preserve"> </w:t>
      </w:r>
      <w:r w:rsidR="00C31F99" w:rsidRPr="00C31F99">
        <w:t>197</w:t>
      </w:r>
      <w:r w:rsidR="00D22B47" w:rsidRPr="00C31F99">
        <w:t xml:space="preserve">  Eur</w:t>
      </w:r>
      <w:r w:rsidR="00D22B47" w:rsidRPr="00C31F99">
        <w:rPr>
          <w:bCs/>
        </w:rPr>
        <w:t>,</w:t>
      </w:r>
      <w:r w:rsidR="00D22B47" w:rsidRPr="00C31F99">
        <w:t xml:space="preserve"> </w:t>
      </w:r>
      <w:r w:rsidRPr="00C31F99">
        <w:t>panaudot</w:t>
      </w:r>
      <w:r w:rsidR="00560BAF" w:rsidRPr="00C31F99">
        <w:t>os visos lėšos</w:t>
      </w:r>
      <w:r w:rsidRPr="00C31F99">
        <w:t xml:space="preserve">). </w:t>
      </w:r>
      <w:r w:rsidRPr="00B60546">
        <w:t>20</w:t>
      </w:r>
      <w:r w:rsidR="003F5E13">
        <w:t>2</w:t>
      </w:r>
      <w:r w:rsidR="00112A6A">
        <w:t>3</w:t>
      </w:r>
      <w:r w:rsidRPr="00B60546">
        <w:t xml:space="preserve"> metais</w:t>
      </w:r>
      <w:r w:rsidR="00112A6A">
        <w:t xml:space="preserve"> iš</w:t>
      </w:r>
      <w:r w:rsidRPr="00B60546">
        <w:t xml:space="preserve"> </w:t>
      </w:r>
      <w:r w:rsidR="003F5E13">
        <w:t>1</w:t>
      </w:r>
      <w:r w:rsidR="00112A6A">
        <w:t>5</w:t>
      </w:r>
      <w:r w:rsidRPr="00B60546">
        <w:t xml:space="preserve"> </w:t>
      </w:r>
      <w:r>
        <w:t>pateikt</w:t>
      </w:r>
      <w:r w:rsidR="003F5E13">
        <w:t>ų</w:t>
      </w:r>
      <w:r>
        <w:t xml:space="preserve"> </w:t>
      </w:r>
      <w:r w:rsidRPr="00B60546">
        <w:t>projek</w:t>
      </w:r>
      <w:r>
        <w:t>t</w:t>
      </w:r>
      <w:r w:rsidR="003F5E13">
        <w:t>ų</w:t>
      </w:r>
      <w:r>
        <w:t xml:space="preserve"> </w:t>
      </w:r>
      <w:r w:rsidR="00112A6A">
        <w:t xml:space="preserve">13 </w:t>
      </w:r>
      <w:r>
        <w:t>skir</w:t>
      </w:r>
      <w:r w:rsidRPr="00B60546">
        <w:t>tas finansavimas</w:t>
      </w:r>
      <w:r w:rsidR="00D22B47" w:rsidRPr="00F8786F">
        <w:rPr>
          <w:bCs/>
        </w:rPr>
        <w:t>.</w:t>
      </w:r>
    </w:p>
    <w:p w14:paraId="259BB9B2" w14:textId="77777777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Siūlomos teisinio reguliavimo nuostatos ir laukiami rezultatai</w:t>
      </w:r>
    </w:p>
    <w:p w14:paraId="622FA972" w14:textId="77777777" w:rsidR="00E07B3E" w:rsidRDefault="00E07B3E" w:rsidP="00E07B3E">
      <w:pPr>
        <w:tabs>
          <w:tab w:val="left" w:pos="993"/>
        </w:tabs>
        <w:jc w:val="both"/>
      </w:pPr>
      <w:r>
        <w:t>Bus įgyvendinti teisės aktų reikalavimai.</w:t>
      </w:r>
    </w:p>
    <w:p w14:paraId="598454B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left="709"/>
        <w:jc w:val="both"/>
        <w:rPr>
          <w:b/>
        </w:rPr>
      </w:pPr>
      <w:r>
        <w:rPr>
          <w:b/>
        </w:rPr>
        <w:t>3. Lėšų poreikis ir šaltiniai</w:t>
      </w:r>
    </w:p>
    <w:p w14:paraId="44B25282" w14:textId="239605F9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bCs/>
        </w:rPr>
      </w:pPr>
      <w:r>
        <w:t>Nėra</w:t>
      </w:r>
      <w:r w:rsidR="002466CE">
        <w:t>.</w:t>
      </w:r>
      <w:r>
        <w:tab/>
      </w:r>
    </w:p>
    <w:p w14:paraId="08142C42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08F28A1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autoSpaceDN w:val="0"/>
        <w:rPr>
          <w:bCs/>
          <w:i/>
        </w:rPr>
      </w:pPr>
      <w:r>
        <w:rPr>
          <w:bCs/>
        </w:rPr>
        <w:t>Nevertinama. Neigiamų pasekmių nenumatoma.</w:t>
      </w:r>
    </w:p>
    <w:p w14:paraId="5BA84AFA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6251429E" w14:textId="77777777" w:rsidR="00E07B3E" w:rsidRPr="0068657C" w:rsidRDefault="00E07B3E" w:rsidP="00A0415F">
      <w:pPr>
        <w:pStyle w:val="Sraopastraipa"/>
        <w:tabs>
          <w:tab w:val="left" w:pos="567"/>
          <w:tab w:val="left" w:pos="851"/>
          <w:tab w:val="left" w:pos="993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sz w:val="24"/>
          <w:szCs w:val="24"/>
        </w:rPr>
        <w:t>Nereikia.</w:t>
      </w:r>
    </w:p>
    <w:p w14:paraId="7A5390CC" w14:textId="460F56B8" w:rsidR="0068657C" w:rsidRPr="0068657C" w:rsidRDefault="00E07B3E" w:rsidP="00A0415F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72E6ED40" w14:textId="659160B9" w:rsidR="0068657C" w:rsidRPr="00423E10" w:rsidRDefault="0068657C" w:rsidP="0068657C">
      <w:pPr>
        <w:pStyle w:val="tajtip"/>
        <w:jc w:val="both"/>
        <w:rPr>
          <w:color w:val="000000"/>
        </w:rPr>
      </w:pPr>
      <w:r w:rsidRPr="00423E10">
        <w:rPr>
          <w:color w:val="000000"/>
        </w:rPr>
        <w:t>Praeitų biudžetinių metų Savivaldybės visuomenės sveikatos rėmimo specialiosios programos priemonių vykdymo ataskait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14515A">
        <w:rPr>
          <w:color w:val="000000"/>
        </w:rPr>
        <w:t>tur</w:t>
      </w:r>
      <w:r w:rsidR="00D620F1">
        <w:rPr>
          <w:color w:val="000000"/>
        </w:rPr>
        <w:t>i</w:t>
      </w:r>
      <w:r w:rsidR="0014515A">
        <w:rPr>
          <w:color w:val="000000"/>
        </w:rPr>
        <w:t xml:space="preserve"> būti </w:t>
      </w:r>
      <w:r w:rsidRPr="00423E10">
        <w:rPr>
          <w:color w:val="000000"/>
        </w:rPr>
        <w:t>pateik</w:t>
      </w:r>
      <w:r w:rsidR="0014515A">
        <w:rPr>
          <w:color w:val="000000"/>
        </w:rPr>
        <w:t>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D620F1">
        <w:rPr>
          <w:color w:val="000000"/>
        </w:rPr>
        <w:t>Higienos institutui</w:t>
      </w:r>
      <w:r w:rsidR="002466CE">
        <w:rPr>
          <w:color w:val="000000"/>
        </w:rPr>
        <w:t xml:space="preserve"> iki gegužės 1 d.</w:t>
      </w:r>
      <w:r w:rsidR="00D620F1">
        <w:rPr>
          <w:color w:val="000000"/>
        </w:rPr>
        <w:t xml:space="preserve"> ir</w:t>
      </w:r>
      <w:r w:rsidRPr="00423E10">
        <w:rPr>
          <w:color w:val="000000"/>
        </w:rPr>
        <w:t xml:space="preserve"> skelbiama savivaldyb</w:t>
      </w:r>
      <w:r>
        <w:rPr>
          <w:color w:val="000000"/>
        </w:rPr>
        <w:t>ės</w:t>
      </w:r>
      <w:r w:rsidRPr="00423E10">
        <w:rPr>
          <w:color w:val="000000"/>
        </w:rPr>
        <w:t xml:space="preserve"> interneto svetainė</w:t>
      </w:r>
      <w:r>
        <w:rPr>
          <w:color w:val="000000"/>
        </w:rPr>
        <w:t>j</w:t>
      </w:r>
      <w:r w:rsidRPr="00423E10">
        <w:rPr>
          <w:color w:val="000000"/>
        </w:rPr>
        <w:t>e.</w:t>
      </w:r>
      <w:r w:rsidRPr="004F6060">
        <w:t xml:space="preserve"> </w:t>
      </w:r>
      <w:r>
        <w:t>Vykdytojas – Savivaldybės gydytojas.</w:t>
      </w:r>
    </w:p>
    <w:p w14:paraId="1D20FC18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1573DB45" w14:textId="77777777" w:rsidR="00E07B3E" w:rsidRPr="0068657C" w:rsidRDefault="00E07B3E" w:rsidP="00E07B3E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color w:val="000000"/>
          <w:sz w:val="24"/>
          <w:szCs w:val="24"/>
        </w:rPr>
        <w:t>Negauti.</w:t>
      </w:r>
    </w:p>
    <w:p w14:paraId="18AFA289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24FB2BA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rPr>
          <w:bCs/>
        </w:rPr>
      </w:pPr>
      <w:r>
        <w:rPr>
          <w:bCs/>
        </w:rPr>
        <w:t>Nėra.</w:t>
      </w:r>
    </w:p>
    <w:p w14:paraId="52C65CE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1EE66BA6" w14:textId="32966773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Sprendimo projekto iniciatorė – </w:t>
      </w:r>
      <w:r w:rsidR="002466CE">
        <w:rPr>
          <w:color w:val="000000"/>
        </w:rPr>
        <w:t xml:space="preserve">Savivaldybės gydytoja  Vaiva Daugelavičienė.  </w:t>
      </w:r>
      <w:r>
        <w:rPr>
          <w:color w:val="000000"/>
        </w:rPr>
        <w:t xml:space="preserve"> </w:t>
      </w:r>
    </w:p>
    <w:p w14:paraId="08BC8A76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Rengėja – Savivaldybės gydytoja  Vaiva Daugelavičienė.  </w:t>
      </w:r>
    </w:p>
    <w:p w14:paraId="73B31EAA" w14:textId="3B065F18" w:rsidR="000E4FAF" w:rsidRPr="00A0415F" w:rsidRDefault="00E07B3E" w:rsidP="00A0415F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Savivaldybės gydytoja  Vaiva Daugelavičienė.  </w:t>
      </w:r>
    </w:p>
    <w:sectPr w:rsidR="000E4FAF" w:rsidRPr="00A0415F" w:rsidSect="00F573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6908CE"/>
    <w:multiLevelType w:val="hybridMultilevel"/>
    <w:tmpl w:val="193ED3B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A6BA4"/>
    <w:multiLevelType w:val="hybridMultilevel"/>
    <w:tmpl w:val="25CA3052"/>
    <w:lvl w:ilvl="0" w:tplc="D1425BD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2CA2763"/>
    <w:multiLevelType w:val="hybridMultilevel"/>
    <w:tmpl w:val="05C235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86A68"/>
    <w:multiLevelType w:val="multilevel"/>
    <w:tmpl w:val="2736C23A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8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abstractNum w:abstractNumId="5" w15:restartNumberingAfterBreak="0">
    <w:nsid w:val="786D4CA2"/>
    <w:multiLevelType w:val="hybridMultilevel"/>
    <w:tmpl w:val="4F143DE2"/>
    <w:lvl w:ilvl="0" w:tplc="009CC258">
      <w:start w:val="1"/>
      <w:numFmt w:val="decimal"/>
      <w:lvlText w:val="%1."/>
      <w:lvlJc w:val="left"/>
      <w:pPr>
        <w:ind w:left="108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D55BAF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6650610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63483">
    <w:abstractNumId w:val="0"/>
  </w:num>
  <w:num w:numId="3" w16cid:durableId="499395909">
    <w:abstractNumId w:val="4"/>
  </w:num>
  <w:num w:numId="4" w16cid:durableId="2135175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4226373">
    <w:abstractNumId w:val="2"/>
  </w:num>
  <w:num w:numId="6" w16cid:durableId="1828744282">
    <w:abstractNumId w:val="6"/>
  </w:num>
  <w:num w:numId="7" w16cid:durableId="1321427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0630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3191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7B"/>
    <w:rsid w:val="00000DD2"/>
    <w:rsid w:val="00017844"/>
    <w:rsid w:val="00030028"/>
    <w:rsid w:val="00041B81"/>
    <w:rsid w:val="0005675D"/>
    <w:rsid w:val="0007092B"/>
    <w:rsid w:val="00073817"/>
    <w:rsid w:val="000868A0"/>
    <w:rsid w:val="000A6C9F"/>
    <w:rsid w:val="000C5BFF"/>
    <w:rsid w:val="000C5E0E"/>
    <w:rsid w:val="000E3693"/>
    <w:rsid w:val="000E4FAF"/>
    <w:rsid w:val="000F7644"/>
    <w:rsid w:val="000F7EE7"/>
    <w:rsid w:val="0010658A"/>
    <w:rsid w:val="00110BD3"/>
    <w:rsid w:val="00112A6A"/>
    <w:rsid w:val="00130843"/>
    <w:rsid w:val="00132CF3"/>
    <w:rsid w:val="00133E03"/>
    <w:rsid w:val="0014515A"/>
    <w:rsid w:val="00151756"/>
    <w:rsid w:val="0015236D"/>
    <w:rsid w:val="00152BC8"/>
    <w:rsid w:val="0015306B"/>
    <w:rsid w:val="00153196"/>
    <w:rsid w:val="00154514"/>
    <w:rsid w:val="0016189B"/>
    <w:rsid w:val="001670E8"/>
    <w:rsid w:val="00173A8E"/>
    <w:rsid w:val="00180F58"/>
    <w:rsid w:val="001A2086"/>
    <w:rsid w:val="001D64A6"/>
    <w:rsid w:val="001D6B0D"/>
    <w:rsid w:val="001E33AD"/>
    <w:rsid w:val="001F5F1E"/>
    <w:rsid w:val="001F7894"/>
    <w:rsid w:val="00214805"/>
    <w:rsid w:val="00230A7A"/>
    <w:rsid w:val="0023148F"/>
    <w:rsid w:val="00235CD2"/>
    <w:rsid w:val="002466CE"/>
    <w:rsid w:val="0025492D"/>
    <w:rsid w:val="00271305"/>
    <w:rsid w:val="00275556"/>
    <w:rsid w:val="00291FBA"/>
    <w:rsid w:val="00293FBE"/>
    <w:rsid w:val="00296EFC"/>
    <w:rsid w:val="002A4CE5"/>
    <w:rsid w:val="002C01FF"/>
    <w:rsid w:val="002F4F35"/>
    <w:rsid w:val="002F6B6C"/>
    <w:rsid w:val="002F6D27"/>
    <w:rsid w:val="003013F9"/>
    <w:rsid w:val="00311DE7"/>
    <w:rsid w:val="003127AD"/>
    <w:rsid w:val="00316293"/>
    <w:rsid w:val="00327832"/>
    <w:rsid w:val="00335B73"/>
    <w:rsid w:val="003367B7"/>
    <w:rsid w:val="00341689"/>
    <w:rsid w:val="0034271A"/>
    <w:rsid w:val="00343CDB"/>
    <w:rsid w:val="00355483"/>
    <w:rsid w:val="003557E0"/>
    <w:rsid w:val="00363EAC"/>
    <w:rsid w:val="00386B8B"/>
    <w:rsid w:val="00391749"/>
    <w:rsid w:val="003A2768"/>
    <w:rsid w:val="003A351E"/>
    <w:rsid w:val="003A6424"/>
    <w:rsid w:val="003B4662"/>
    <w:rsid w:val="003B6729"/>
    <w:rsid w:val="003D574B"/>
    <w:rsid w:val="003E03A8"/>
    <w:rsid w:val="003E3AAD"/>
    <w:rsid w:val="003E65B7"/>
    <w:rsid w:val="003F5E13"/>
    <w:rsid w:val="003F7566"/>
    <w:rsid w:val="0040306C"/>
    <w:rsid w:val="00405A05"/>
    <w:rsid w:val="00411738"/>
    <w:rsid w:val="00412110"/>
    <w:rsid w:val="004172B8"/>
    <w:rsid w:val="00423E10"/>
    <w:rsid w:val="00425F59"/>
    <w:rsid w:val="00431B93"/>
    <w:rsid w:val="004333B0"/>
    <w:rsid w:val="00446B3C"/>
    <w:rsid w:val="004473F0"/>
    <w:rsid w:val="00464DBB"/>
    <w:rsid w:val="0047473B"/>
    <w:rsid w:val="00486AF3"/>
    <w:rsid w:val="004A72E4"/>
    <w:rsid w:val="004C3999"/>
    <w:rsid w:val="004D10EB"/>
    <w:rsid w:val="004E6B0E"/>
    <w:rsid w:val="004E795F"/>
    <w:rsid w:val="004F1258"/>
    <w:rsid w:val="004F12EA"/>
    <w:rsid w:val="004F38F8"/>
    <w:rsid w:val="004F6060"/>
    <w:rsid w:val="004F781C"/>
    <w:rsid w:val="00506FFD"/>
    <w:rsid w:val="00544052"/>
    <w:rsid w:val="00560BAF"/>
    <w:rsid w:val="00566A9B"/>
    <w:rsid w:val="005848C3"/>
    <w:rsid w:val="0059370B"/>
    <w:rsid w:val="005B0C13"/>
    <w:rsid w:val="005C359E"/>
    <w:rsid w:val="005C5AA7"/>
    <w:rsid w:val="005D20A9"/>
    <w:rsid w:val="005E2BF9"/>
    <w:rsid w:val="005F6D7F"/>
    <w:rsid w:val="00612B5E"/>
    <w:rsid w:val="00633BAD"/>
    <w:rsid w:val="00637862"/>
    <w:rsid w:val="00651618"/>
    <w:rsid w:val="0066531F"/>
    <w:rsid w:val="0067441B"/>
    <w:rsid w:val="0068657C"/>
    <w:rsid w:val="006911B1"/>
    <w:rsid w:val="006B104B"/>
    <w:rsid w:val="006B65DE"/>
    <w:rsid w:val="006C1C98"/>
    <w:rsid w:val="006C3DD5"/>
    <w:rsid w:val="006F7C7F"/>
    <w:rsid w:val="00700605"/>
    <w:rsid w:val="007037D3"/>
    <w:rsid w:val="00712272"/>
    <w:rsid w:val="007217D9"/>
    <w:rsid w:val="00722CD9"/>
    <w:rsid w:val="00726660"/>
    <w:rsid w:val="00734CBA"/>
    <w:rsid w:val="00762451"/>
    <w:rsid w:val="00771956"/>
    <w:rsid w:val="00791B81"/>
    <w:rsid w:val="007B6C22"/>
    <w:rsid w:val="007D38FE"/>
    <w:rsid w:val="007E0424"/>
    <w:rsid w:val="007E67D0"/>
    <w:rsid w:val="007F3098"/>
    <w:rsid w:val="008147E5"/>
    <w:rsid w:val="00830AF1"/>
    <w:rsid w:val="008438A7"/>
    <w:rsid w:val="00846921"/>
    <w:rsid w:val="008504C4"/>
    <w:rsid w:val="00854F97"/>
    <w:rsid w:val="00856613"/>
    <w:rsid w:val="008639C1"/>
    <w:rsid w:val="00872605"/>
    <w:rsid w:val="00876D8E"/>
    <w:rsid w:val="00881E15"/>
    <w:rsid w:val="00897641"/>
    <w:rsid w:val="008B1AA6"/>
    <w:rsid w:val="008C3176"/>
    <w:rsid w:val="008C56EE"/>
    <w:rsid w:val="008F2431"/>
    <w:rsid w:val="00905CAA"/>
    <w:rsid w:val="00906BBB"/>
    <w:rsid w:val="00937347"/>
    <w:rsid w:val="00942778"/>
    <w:rsid w:val="0097214B"/>
    <w:rsid w:val="009828F4"/>
    <w:rsid w:val="009A3768"/>
    <w:rsid w:val="009A41B2"/>
    <w:rsid w:val="009B12B3"/>
    <w:rsid w:val="009B37FF"/>
    <w:rsid w:val="009B3FE7"/>
    <w:rsid w:val="009C782C"/>
    <w:rsid w:val="009E1071"/>
    <w:rsid w:val="00A0415F"/>
    <w:rsid w:val="00A2563D"/>
    <w:rsid w:val="00A31672"/>
    <w:rsid w:val="00A4650D"/>
    <w:rsid w:val="00A72AA6"/>
    <w:rsid w:val="00A91C4D"/>
    <w:rsid w:val="00AE4E6D"/>
    <w:rsid w:val="00AF249F"/>
    <w:rsid w:val="00AF7B2F"/>
    <w:rsid w:val="00B01BB0"/>
    <w:rsid w:val="00B16F29"/>
    <w:rsid w:val="00B43664"/>
    <w:rsid w:val="00B53F21"/>
    <w:rsid w:val="00B717E6"/>
    <w:rsid w:val="00B77305"/>
    <w:rsid w:val="00B915F8"/>
    <w:rsid w:val="00BA7AAC"/>
    <w:rsid w:val="00BB4613"/>
    <w:rsid w:val="00BF4CDD"/>
    <w:rsid w:val="00C035CB"/>
    <w:rsid w:val="00C10C4C"/>
    <w:rsid w:val="00C14A0D"/>
    <w:rsid w:val="00C16A0C"/>
    <w:rsid w:val="00C26D1C"/>
    <w:rsid w:val="00C31D0A"/>
    <w:rsid w:val="00C31F99"/>
    <w:rsid w:val="00C34A33"/>
    <w:rsid w:val="00C36C87"/>
    <w:rsid w:val="00C45B08"/>
    <w:rsid w:val="00C550AA"/>
    <w:rsid w:val="00C6214C"/>
    <w:rsid w:val="00C63E32"/>
    <w:rsid w:val="00C65DAD"/>
    <w:rsid w:val="00C77278"/>
    <w:rsid w:val="00C87A5A"/>
    <w:rsid w:val="00C95D06"/>
    <w:rsid w:val="00C96212"/>
    <w:rsid w:val="00CA4290"/>
    <w:rsid w:val="00CB4DDC"/>
    <w:rsid w:val="00CB4E16"/>
    <w:rsid w:val="00CD2B2D"/>
    <w:rsid w:val="00CE2859"/>
    <w:rsid w:val="00CF02DC"/>
    <w:rsid w:val="00D00E7E"/>
    <w:rsid w:val="00D03B2D"/>
    <w:rsid w:val="00D21DD8"/>
    <w:rsid w:val="00D22B47"/>
    <w:rsid w:val="00D2376D"/>
    <w:rsid w:val="00D3006C"/>
    <w:rsid w:val="00D313A6"/>
    <w:rsid w:val="00D44FC5"/>
    <w:rsid w:val="00D52F5B"/>
    <w:rsid w:val="00D53A6A"/>
    <w:rsid w:val="00D620F1"/>
    <w:rsid w:val="00D81CED"/>
    <w:rsid w:val="00D82E7B"/>
    <w:rsid w:val="00D924B6"/>
    <w:rsid w:val="00D966FA"/>
    <w:rsid w:val="00DA3675"/>
    <w:rsid w:val="00DA6B81"/>
    <w:rsid w:val="00DA786F"/>
    <w:rsid w:val="00DB20AD"/>
    <w:rsid w:val="00DB4202"/>
    <w:rsid w:val="00DB4D1B"/>
    <w:rsid w:val="00DC1F41"/>
    <w:rsid w:val="00DC33C4"/>
    <w:rsid w:val="00DD7688"/>
    <w:rsid w:val="00DD7942"/>
    <w:rsid w:val="00DE057F"/>
    <w:rsid w:val="00DE4EF9"/>
    <w:rsid w:val="00DE75AE"/>
    <w:rsid w:val="00DF743A"/>
    <w:rsid w:val="00E0093C"/>
    <w:rsid w:val="00E01AA4"/>
    <w:rsid w:val="00E07B3E"/>
    <w:rsid w:val="00E2206E"/>
    <w:rsid w:val="00E23BFB"/>
    <w:rsid w:val="00E33ADC"/>
    <w:rsid w:val="00E3551C"/>
    <w:rsid w:val="00E37D30"/>
    <w:rsid w:val="00E53C0C"/>
    <w:rsid w:val="00E540DB"/>
    <w:rsid w:val="00E568B3"/>
    <w:rsid w:val="00E617B3"/>
    <w:rsid w:val="00E61BFB"/>
    <w:rsid w:val="00E83EB8"/>
    <w:rsid w:val="00E84660"/>
    <w:rsid w:val="00E87E9F"/>
    <w:rsid w:val="00E95CE0"/>
    <w:rsid w:val="00EB43F5"/>
    <w:rsid w:val="00EB4C8E"/>
    <w:rsid w:val="00EC15F8"/>
    <w:rsid w:val="00EC1B23"/>
    <w:rsid w:val="00EC4046"/>
    <w:rsid w:val="00EC50CB"/>
    <w:rsid w:val="00ED1198"/>
    <w:rsid w:val="00ED1F74"/>
    <w:rsid w:val="00ED6333"/>
    <w:rsid w:val="00EF3B23"/>
    <w:rsid w:val="00EF7DE9"/>
    <w:rsid w:val="00F2043B"/>
    <w:rsid w:val="00F221A0"/>
    <w:rsid w:val="00F27E40"/>
    <w:rsid w:val="00F32BAE"/>
    <w:rsid w:val="00F573B0"/>
    <w:rsid w:val="00F63944"/>
    <w:rsid w:val="00F75F10"/>
    <w:rsid w:val="00F84E76"/>
    <w:rsid w:val="00F90D43"/>
    <w:rsid w:val="00F93DB3"/>
    <w:rsid w:val="00FA3FBF"/>
    <w:rsid w:val="00FD7443"/>
    <w:rsid w:val="00FE0DF1"/>
    <w:rsid w:val="00F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D2C55"/>
  <w15:chartTrackingRefBased/>
  <w15:docId w15:val="{3D952322-7366-44B0-B251-6E7E901A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574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4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prastasiniatinklio">
    <w:name w:val="Normal (Web)"/>
    <w:basedOn w:val="prastasis"/>
    <w:link w:val="prastasiniatinklio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niatinklioDiagrama">
    <w:name w:val="Įprastas (žiniatinklio) Diagrama"/>
    <w:link w:val="prastasiniatinklio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/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link w:val="DefaultChar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aliases w:val="Heading 2_sj,List Paragraph1,Lijstalinea"/>
    <w:basedOn w:val="prastasis"/>
    <w:link w:val="SraopastraipaDiagrama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prastasis"/>
    <w:rsid w:val="008566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jtip">
    <w:name w:val="tajtip"/>
    <w:basedOn w:val="prastasis"/>
    <w:rsid w:val="00423E10"/>
    <w:pPr>
      <w:spacing w:after="150"/>
    </w:pPr>
  </w:style>
  <w:style w:type="character" w:customStyle="1" w:styleId="Antrat1Diagrama">
    <w:name w:val="Antraštė 1 Diagrama"/>
    <w:basedOn w:val="Numatytasispastraiposriftas"/>
    <w:link w:val="Antrat1"/>
    <w:rsid w:val="00C34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locked/>
    <w:rsid w:val="00E07B3E"/>
    <w:rPr>
      <w:rFonts w:ascii="Calibri" w:eastAsia="Calibri" w:hAnsi="Calibri"/>
      <w:sz w:val="22"/>
      <w:szCs w:val="22"/>
      <w:lang w:eastAsia="en-US"/>
    </w:rPr>
  </w:style>
  <w:style w:type="character" w:customStyle="1" w:styleId="DefaultChar">
    <w:name w:val="Default Char"/>
    <w:link w:val="Default"/>
    <w:rsid w:val="00E07B3E"/>
    <w:rPr>
      <w:rFonts w:eastAsia="Batang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15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46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73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5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5873">
                  <w:marLeft w:val="165"/>
                  <w:marRight w:val="0"/>
                  <w:marTop w:val="3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060">
                      <w:marLeft w:val="0"/>
                      <w:marRight w:val="225"/>
                      <w:marTop w:val="645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3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72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64DE1-FFC1-46FF-AF87-D4805988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</Template>
  <TotalTime>114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savivaldybės administracija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Vaiva</dc:creator>
  <cp:keywords/>
  <dc:description/>
  <cp:lastModifiedBy>MS</cp:lastModifiedBy>
  <cp:revision>25</cp:revision>
  <cp:lastPrinted>2024-04-04T07:42:00Z</cp:lastPrinted>
  <dcterms:created xsi:type="dcterms:W3CDTF">2024-04-02T05:51:00Z</dcterms:created>
  <dcterms:modified xsi:type="dcterms:W3CDTF">2024-04-11T18:44:00Z</dcterms:modified>
</cp:coreProperties>
</file>